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horzAnchor="margin" w:tblpY="553"/>
        <w:tblW w:w="10035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75" w:type="dxa"/>
          <w:left w:w="75" w:type="dxa"/>
          <w:bottom w:w="75" w:type="dxa"/>
          <w:right w:w="75" w:type="dxa"/>
        </w:tblCellMar>
        <w:tblLook w:val="00A0"/>
      </w:tblPr>
      <w:tblGrid>
        <w:gridCol w:w="2311"/>
        <w:gridCol w:w="4560"/>
        <w:gridCol w:w="3164"/>
      </w:tblGrid>
      <w:tr w:rsidR="001063E6" w:rsidRPr="001A3476" w:rsidTr="003C3CF8">
        <w:trPr>
          <w:trHeight w:val="1336"/>
          <w:tblCellSpacing w:w="0" w:type="dxa"/>
        </w:trPr>
        <w:tc>
          <w:tcPr>
            <w:tcW w:w="2311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</w:tcPr>
          <w:p w:rsidR="001063E6" w:rsidRPr="006B0119" w:rsidRDefault="001063E6" w:rsidP="003C3C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shd w:val="clear" w:color="auto" w:fill="FFFFFF"/>
          </w:tcPr>
          <w:p w:rsidR="001063E6" w:rsidRPr="006B0119" w:rsidRDefault="001063E6" w:rsidP="003C3CF8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</w:p>
          <w:p w:rsidR="001063E6" w:rsidRPr="00BE6E15" w:rsidRDefault="001063E6" w:rsidP="003C3CF8">
            <w:pPr>
              <w:spacing w:before="100" w:beforeAutospacing="1" w:after="100" w:afterAutospacing="1" w:line="240" w:lineRule="auto"/>
              <w:jc w:val="center"/>
              <w:rPr>
                <w:rFonts w:ascii="Tahoma" w:hAnsi="Tahoma" w:cs="Tahoma"/>
                <w:b/>
                <w:bCs/>
                <w:sz w:val="48"/>
                <w:szCs w:val="48"/>
                <w:lang w:eastAsia="pl-PL"/>
              </w:rPr>
            </w:pPr>
            <w:r>
              <w:rPr>
                <w:rFonts w:ascii="Tahoma" w:hAnsi="Tahoma" w:cs="Tahoma"/>
                <w:b/>
                <w:bCs/>
                <w:sz w:val="48"/>
                <w:szCs w:val="48"/>
                <w:lang w:eastAsia="pl-PL"/>
              </w:rPr>
              <w:t>PROJEKT TECHNICZNY</w:t>
            </w:r>
          </w:p>
        </w:tc>
      </w:tr>
      <w:tr w:rsidR="001063E6" w:rsidRPr="001A3476" w:rsidTr="003C3CF8">
        <w:trPr>
          <w:trHeight w:val="806"/>
          <w:tblCellSpacing w:w="0" w:type="dxa"/>
        </w:trPr>
        <w:tc>
          <w:tcPr>
            <w:tcW w:w="2311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</w:tcPr>
          <w:p w:rsidR="001063E6" w:rsidRPr="006B0119" w:rsidRDefault="001063E6" w:rsidP="003C3C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>
              <w:rPr>
                <w:rFonts w:ascii="Tahoma" w:hAnsi="Tahoma" w:cs="Tahoma"/>
                <w:b/>
                <w:bCs/>
                <w:lang w:eastAsia="pl-PL"/>
              </w:rPr>
              <w:t>JEDNOSTKA</w:t>
            </w:r>
            <w:r>
              <w:rPr>
                <w:rFonts w:ascii="Tahoma" w:hAnsi="Tahoma" w:cs="Tahoma"/>
                <w:b/>
                <w:bCs/>
                <w:lang w:eastAsia="pl-PL"/>
              </w:rPr>
              <w:br/>
              <w:t>WYKONAWCZA</w:t>
            </w:r>
            <w:r w:rsidRPr="006B0119">
              <w:rPr>
                <w:rFonts w:ascii="Tahoma" w:hAnsi="Tahoma" w:cs="Tahoma"/>
                <w:b/>
                <w:bCs/>
                <w:lang w:eastAsia="pl-PL"/>
              </w:rPr>
              <w:t>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shd w:val="clear" w:color="auto" w:fill="FFFFFF"/>
          </w:tcPr>
          <w:p w:rsidR="001063E6" w:rsidRPr="006B0119" w:rsidRDefault="001063E6" w:rsidP="003C3CF8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</w:p>
        </w:tc>
      </w:tr>
      <w:tr w:rsidR="001063E6" w:rsidRPr="001A3476" w:rsidTr="003C3CF8">
        <w:trPr>
          <w:trHeight w:val="814"/>
          <w:tblCellSpacing w:w="0" w:type="dxa"/>
        </w:trPr>
        <w:tc>
          <w:tcPr>
            <w:tcW w:w="2311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</w:tcPr>
          <w:p w:rsidR="001063E6" w:rsidRPr="006B0119" w:rsidRDefault="001063E6" w:rsidP="003C3CF8">
            <w:pPr>
              <w:keepNext/>
              <w:spacing w:before="100" w:beforeAutospacing="1" w:after="100" w:afterAutospacing="1" w:line="240" w:lineRule="auto"/>
              <w:ind w:right="113"/>
              <w:outlineLvl w:val="3"/>
              <w:rPr>
                <w:rFonts w:ascii="OldEnglish-WP EE" w:hAnsi="OldEnglish-WP EE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hAnsi="Tahoma" w:cs="Tahoma"/>
                <w:b/>
                <w:bCs/>
                <w:lang w:eastAsia="pl-PL"/>
              </w:rPr>
              <w:t>TEMAT: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shd w:val="clear" w:color="auto" w:fill="FFFFFF"/>
            <w:vAlign w:val="center"/>
          </w:tcPr>
          <w:p w:rsidR="001063E6" w:rsidRPr="008446C8" w:rsidRDefault="001063E6" w:rsidP="003C3CF8">
            <w:pPr>
              <w:spacing w:before="100" w:beforeAutospacing="1" w:after="100" w:afterAutospacing="1" w:line="240" w:lineRule="auto"/>
              <w:rPr>
                <w:rFonts w:ascii="Tahoma" w:hAnsi="Tahoma" w:cs="Tahoma"/>
                <w:b/>
                <w:sz w:val="24"/>
                <w:szCs w:val="24"/>
                <w:lang w:eastAsia="pl-PL"/>
              </w:rPr>
            </w:pPr>
            <w:r w:rsidRPr="008446C8">
              <w:rPr>
                <w:rFonts w:ascii="Tahoma" w:hAnsi="Tahoma" w:cs="Tahoma"/>
                <w:b/>
                <w:sz w:val="24"/>
                <w:szCs w:val="24"/>
                <w:lang w:eastAsia="pl-PL"/>
              </w:rPr>
              <w:t>Insta</w:t>
            </w:r>
            <w:r>
              <w:rPr>
                <w:rFonts w:ascii="Tahoma" w:hAnsi="Tahoma" w:cs="Tahoma"/>
                <w:b/>
                <w:sz w:val="24"/>
                <w:szCs w:val="24"/>
                <w:lang w:eastAsia="pl-PL"/>
              </w:rPr>
              <w:t>lacja fotowoltaiczna  o mocy 3,18</w:t>
            </w:r>
            <w:r w:rsidRPr="008446C8">
              <w:rPr>
                <w:rFonts w:ascii="Tahoma" w:hAnsi="Tahoma" w:cs="Tahoma"/>
                <w:b/>
                <w:sz w:val="24"/>
                <w:szCs w:val="24"/>
                <w:lang w:eastAsia="pl-PL"/>
              </w:rPr>
              <w:t xml:space="preserve"> k</w:t>
            </w:r>
            <w:r>
              <w:rPr>
                <w:rFonts w:ascii="Tahoma" w:hAnsi="Tahoma" w:cs="Tahoma"/>
                <w:b/>
                <w:sz w:val="24"/>
                <w:szCs w:val="24"/>
                <w:lang w:eastAsia="pl-PL"/>
              </w:rPr>
              <w:t>Wp na budynku    Zarządu Dróg Powiatowych w Białogardzie. Wykonana w oparciu o inwerter sieciowy o mocy 3000W oraz 12 szt. paneli o mocy 265 Wp</w:t>
            </w:r>
          </w:p>
        </w:tc>
      </w:tr>
      <w:tr w:rsidR="001063E6" w:rsidRPr="001A3476" w:rsidTr="003C3CF8">
        <w:trPr>
          <w:trHeight w:val="645"/>
          <w:tblCellSpacing w:w="0" w:type="dxa"/>
        </w:trPr>
        <w:tc>
          <w:tcPr>
            <w:tcW w:w="2311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</w:tcPr>
          <w:p w:rsidR="001063E6" w:rsidRPr="006B0119" w:rsidRDefault="001063E6" w:rsidP="003C3CF8">
            <w:pPr>
              <w:keepNext/>
              <w:spacing w:before="100" w:beforeAutospacing="1" w:after="100" w:afterAutospacing="1" w:line="240" w:lineRule="auto"/>
              <w:ind w:right="113"/>
              <w:jc w:val="both"/>
              <w:outlineLvl w:val="3"/>
              <w:rPr>
                <w:rFonts w:ascii="OldEnglish-WP EE" w:hAnsi="OldEnglish-WP EE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hAnsi="Tahoma" w:cs="Tahoma"/>
                <w:b/>
                <w:bCs/>
                <w:lang w:eastAsia="pl-PL"/>
              </w:rPr>
              <w:t>ADRES: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shd w:val="clear" w:color="auto" w:fill="FFFFFF"/>
            <w:vAlign w:val="center"/>
          </w:tcPr>
          <w:p w:rsidR="001063E6" w:rsidRPr="008446C8" w:rsidRDefault="001063E6" w:rsidP="00316979">
            <w:pPr>
              <w:keepNext/>
              <w:spacing w:before="100" w:beforeAutospacing="1" w:after="100" w:afterAutospacing="1" w:line="240" w:lineRule="auto"/>
              <w:rPr>
                <w:rFonts w:ascii="Tahoma" w:hAnsi="Tahoma" w:cs="Tahoma"/>
                <w:b/>
                <w:sz w:val="24"/>
                <w:szCs w:val="24"/>
                <w:lang w:eastAsia="pl-PL"/>
              </w:rPr>
            </w:pPr>
            <w:r>
              <w:rPr>
                <w:rFonts w:ascii="Tahoma" w:hAnsi="Tahoma" w:cs="Tahoma"/>
                <w:b/>
                <w:sz w:val="24"/>
                <w:szCs w:val="24"/>
                <w:lang w:eastAsia="pl-PL"/>
              </w:rPr>
              <w:t>78-200 Białogard, ul. Szosa Połczyńska 57</w:t>
            </w:r>
          </w:p>
        </w:tc>
      </w:tr>
      <w:tr w:rsidR="001063E6" w:rsidRPr="001A3476" w:rsidTr="003C3CF8">
        <w:trPr>
          <w:trHeight w:val="540"/>
          <w:tblCellSpacing w:w="0" w:type="dxa"/>
        </w:trPr>
        <w:tc>
          <w:tcPr>
            <w:tcW w:w="2311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</w:tcPr>
          <w:p w:rsidR="001063E6" w:rsidRPr="006B0119" w:rsidRDefault="001063E6" w:rsidP="003C3CF8">
            <w:pPr>
              <w:keepNext/>
              <w:spacing w:before="100" w:beforeAutospacing="1" w:after="100" w:afterAutospacing="1" w:line="240" w:lineRule="auto"/>
              <w:ind w:right="113"/>
              <w:outlineLvl w:val="3"/>
              <w:rPr>
                <w:rFonts w:ascii="OldEnglish-WP EE" w:hAnsi="OldEnglish-WP EE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hAnsi="Tahoma" w:cs="Tahoma"/>
                <w:b/>
                <w:bCs/>
                <w:lang w:eastAsia="pl-PL"/>
              </w:rPr>
              <w:t>INWESTOR: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shd w:val="clear" w:color="auto" w:fill="FFFFFF"/>
            <w:vAlign w:val="center"/>
          </w:tcPr>
          <w:p w:rsidR="001063E6" w:rsidRPr="008446C8" w:rsidRDefault="001063E6" w:rsidP="003C3CF8">
            <w:pPr>
              <w:spacing w:before="100" w:beforeAutospacing="1" w:after="100" w:afterAutospacing="1" w:line="240" w:lineRule="auto"/>
              <w:rPr>
                <w:rFonts w:ascii="Tahoma" w:hAnsi="Tahoma" w:cs="Tahoma"/>
                <w:b/>
                <w:sz w:val="24"/>
                <w:szCs w:val="24"/>
                <w:lang w:eastAsia="pl-PL"/>
              </w:rPr>
            </w:pPr>
            <w:r>
              <w:rPr>
                <w:rFonts w:ascii="Tahoma" w:hAnsi="Tahoma" w:cs="Tahoma"/>
                <w:b/>
                <w:sz w:val="24"/>
                <w:szCs w:val="24"/>
                <w:lang w:eastAsia="pl-PL"/>
              </w:rPr>
              <w:t>Starostwo Powiatowe w Białogardzie</w:t>
            </w:r>
          </w:p>
        </w:tc>
      </w:tr>
      <w:tr w:rsidR="001063E6" w:rsidRPr="001A3476" w:rsidTr="003C3CF8">
        <w:trPr>
          <w:trHeight w:val="540"/>
          <w:tblCellSpacing w:w="0" w:type="dxa"/>
        </w:trPr>
        <w:tc>
          <w:tcPr>
            <w:tcW w:w="2311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  <w:vAlign w:val="center"/>
          </w:tcPr>
          <w:p w:rsidR="001063E6" w:rsidRPr="006B0119" w:rsidRDefault="001063E6" w:rsidP="003C3CF8">
            <w:pPr>
              <w:keepNext/>
              <w:spacing w:before="100" w:beforeAutospacing="1" w:after="100" w:afterAutospacing="1" w:line="240" w:lineRule="auto"/>
              <w:ind w:right="113"/>
              <w:outlineLvl w:val="3"/>
              <w:rPr>
                <w:rFonts w:ascii="OldEnglish-WP EE" w:hAnsi="OldEnglish-WP EE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hAnsi="Tahoma" w:cs="Tahoma"/>
                <w:b/>
                <w:bCs/>
                <w:lang w:eastAsia="pl-PL"/>
              </w:rPr>
              <w:t>BRANŻA:</w:t>
            </w:r>
          </w:p>
        </w:tc>
        <w:tc>
          <w:tcPr>
            <w:tcW w:w="7724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shd w:val="clear" w:color="auto" w:fill="FFFFFF"/>
            <w:vAlign w:val="center"/>
          </w:tcPr>
          <w:p w:rsidR="001063E6" w:rsidRPr="006B0119" w:rsidRDefault="001063E6" w:rsidP="003C3CF8">
            <w:pPr>
              <w:keepNext/>
              <w:spacing w:before="100" w:beforeAutospacing="1" w:after="100" w:afterAutospacing="1" w:line="240" w:lineRule="auto"/>
              <w:ind w:right="-68"/>
              <w:outlineLvl w:val="3"/>
              <w:rPr>
                <w:rFonts w:ascii="OldEnglish-WP EE" w:hAnsi="OldEnglish-WP EE"/>
                <w:b/>
                <w:bCs/>
                <w:sz w:val="40"/>
                <w:szCs w:val="40"/>
                <w:lang w:eastAsia="pl-PL"/>
              </w:rPr>
            </w:pPr>
            <w:r w:rsidRPr="006B0119">
              <w:rPr>
                <w:rFonts w:ascii="Tahoma" w:hAnsi="Tahoma" w:cs="Tahoma"/>
                <w:b/>
                <w:bCs/>
                <w:sz w:val="24"/>
                <w:szCs w:val="24"/>
                <w:lang w:eastAsia="pl-PL"/>
              </w:rPr>
              <w:t>ELEKTRYCZNA</w:t>
            </w:r>
          </w:p>
        </w:tc>
      </w:tr>
      <w:tr w:rsidR="001063E6" w:rsidRPr="001A3476" w:rsidTr="003C3CF8">
        <w:trPr>
          <w:trHeight w:val="1365"/>
          <w:tblCellSpacing w:w="0" w:type="dxa"/>
        </w:trPr>
        <w:tc>
          <w:tcPr>
            <w:tcW w:w="2311" w:type="dxa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DFDFDF"/>
          </w:tcPr>
          <w:p w:rsidR="001063E6" w:rsidRPr="006B0119" w:rsidRDefault="001063E6" w:rsidP="003C3CF8">
            <w:pPr>
              <w:keepNext/>
              <w:spacing w:before="119" w:after="100" w:afterAutospacing="1" w:line="240" w:lineRule="auto"/>
              <w:ind w:right="113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 w:rsidRPr="006B0119">
              <w:rPr>
                <w:rFonts w:ascii="Tahoma" w:hAnsi="Tahoma" w:cs="Tahoma"/>
                <w:b/>
                <w:bCs/>
                <w:lang w:eastAsia="pl-PL"/>
              </w:rPr>
              <w:t>PROJEKTOWAŁ:</w:t>
            </w:r>
          </w:p>
        </w:tc>
        <w:tc>
          <w:tcPr>
            <w:tcW w:w="45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</w:tcPr>
          <w:p w:rsidR="001063E6" w:rsidRDefault="001063E6" w:rsidP="003C3CF8">
            <w:pPr>
              <w:spacing w:before="100" w:beforeAutospacing="1" w:after="100" w:afterAutospacing="1" w:line="240" w:lineRule="auto"/>
              <w:rPr>
                <w:rFonts w:ascii="Tahoma" w:hAnsi="Tahoma" w:cs="Tahoma"/>
                <w:sz w:val="16"/>
                <w:szCs w:val="16"/>
                <w:lang w:eastAsia="pl-PL"/>
              </w:rPr>
            </w:pPr>
            <w:r>
              <w:rPr>
                <w:rFonts w:ascii="Tahoma" w:hAnsi="Tahoma" w:cs="Tahoma"/>
                <w:b/>
                <w:bCs/>
                <w:sz w:val="24"/>
                <w:szCs w:val="24"/>
                <w:lang w:eastAsia="pl-PL"/>
              </w:rPr>
              <w:br/>
              <w:t xml:space="preserve">            Michał Sondej</w:t>
            </w:r>
            <w:r w:rsidRPr="006B0119">
              <w:rPr>
                <w:rFonts w:ascii="Tahoma" w:hAnsi="Tahoma" w:cs="Tahoma"/>
                <w:sz w:val="16"/>
                <w:szCs w:val="16"/>
                <w:lang w:eastAsia="pl-PL"/>
              </w:rPr>
              <w:t xml:space="preserve"> </w:t>
            </w:r>
          </w:p>
          <w:p w:rsidR="001063E6" w:rsidRPr="006B0119" w:rsidRDefault="001063E6" w:rsidP="003C3CF8">
            <w:pPr>
              <w:spacing w:before="100" w:beforeAutospacing="1" w:after="100" w:afterAutospacing="1" w:line="240" w:lineRule="auto"/>
              <w:ind w:left="238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 w:rsidRPr="009E1FBF">
              <w:rPr>
                <w:rFonts w:ascii="Tahoma" w:hAnsi="Tahoma" w:cs="Tahoma"/>
                <w:sz w:val="16"/>
                <w:szCs w:val="16"/>
                <w:lang w:eastAsia="pl-PL"/>
              </w:rPr>
              <w:t>certyfikat Urzędu Dozoru Technicznego</w:t>
            </w: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br/>
            </w:r>
            <w:r w:rsidRPr="009E1FBF">
              <w:rPr>
                <w:rFonts w:ascii="Tahoma" w:hAnsi="Tahoma" w:cs="Tahoma"/>
                <w:sz w:val="16"/>
                <w:szCs w:val="16"/>
                <w:lang w:eastAsia="pl-PL"/>
              </w:rPr>
              <w:t>w zakresie systemów fotowoltaicznych</w:t>
            </w: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br/>
            </w:r>
          </w:p>
        </w:tc>
        <w:tc>
          <w:tcPr>
            <w:tcW w:w="316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shd w:val="clear" w:color="auto" w:fill="FFFFFF"/>
          </w:tcPr>
          <w:p w:rsidR="001063E6" w:rsidRPr="006B0119" w:rsidRDefault="001063E6" w:rsidP="003C3CF8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pl-PL"/>
              </w:rPr>
            </w:pPr>
            <w:r>
              <w:rPr>
                <w:rFonts w:ascii="Times New Roman" w:hAnsi="Times New Roman"/>
                <w:sz w:val="24"/>
                <w:szCs w:val="24"/>
                <w:lang w:eastAsia="pl-PL"/>
              </w:rPr>
              <w:t xml:space="preserve"> </w:t>
            </w:r>
          </w:p>
        </w:tc>
      </w:tr>
    </w:tbl>
    <w:p w:rsidR="001063E6" w:rsidRDefault="001063E6"/>
    <w:p w:rsidR="001063E6" w:rsidRDefault="001063E6" w:rsidP="00BA5DB3"/>
    <w:p w:rsidR="001063E6" w:rsidRDefault="001063E6" w:rsidP="00BA5DB3"/>
    <w:p w:rsidR="001063E6" w:rsidRPr="00A02E78" w:rsidRDefault="001063E6" w:rsidP="00A54D0D">
      <w:pPr>
        <w:spacing w:before="100" w:beforeAutospacing="1" w:after="0" w:line="240" w:lineRule="auto"/>
        <w:jc w:val="center"/>
        <w:rPr>
          <w:rFonts w:ascii="Times New Roman" w:hAnsi="Times New Roman"/>
          <w:sz w:val="24"/>
          <w:szCs w:val="24"/>
          <w:lang w:eastAsia="pl-PL"/>
        </w:rPr>
      </w:pPr>
      <w:r w:rsidRPr="00A02E78">
        <w:rPr>
          <w:rFonts w:ascii="Tahoma" w:hAnsi="Tahoma" w:cs="Tahoma"/>
          <w:b/>
          <w:bCs/>
          <w:i/>
          <w:iCs/>
          <w:color w:val="000000"/>
          <w:sz w:val="24"/>
          <w:szCs w:val="24"/>
          <w:lang w:eastAsia="pl-PL"/>
        </w:rPr>
        <w:t xml:space="preserve">ZGODNIE Z USTAWĄ „PRAWO BUDOWLANE” ( ART. 29, UST.2, PKT16) INWESTYCJA NIE WYMAGA POZWOLENIA NA BUDOWĘ, ANI ZGŁOSZENIA ROBÓT BUDOWLANYCH NIE WYMAGAJĄCYCH POZWOLENIA NA BUDOWĘ. </w:t>
      </w:r>
    </w:p>
    <w:p w:rsidR="001063E6" w:rsidRPr="00A02E78" w:rsidRDefault="001063E6" w:rsidP="00A54D0D">
      <w:pPr>
        <w:spacing w:before="100" w:beforeAutospacing="1" w:after="0" w:line="240" w:lineRule="auto"/>
        <w:jc w:val="center"/>
        <w:rPr>
          <w:rFonts w:ascii="Times New Roman" w:hAnsi="Times New Roman"/>
          <w:sz w:val="24"/>
          <w:szCs w:val="24"/>
          <w:lang w:eastAsia="pl-PL"/>
        </w:rPr>
      </w:pPr>
    </w:p>
    <w:p w:rsidR="001063E6" w:rsidRPr="00A02E78" w:rsidRDefault="001063E6" w:rsidP="00A54D0D">
      <w:pPr>
        <w:spacing w:before="100" w:beforeAutospacing="1" w:after="0" w:line="240" w:lineRule="auto"/>
        <w:jc w:val="center"/>
        <w:rPr>
          <w:rFonts w:ascii="Times New Roman" w:hAnsi="Times New Roman"/>
          <w:sz w:val="24"/>
          <w:szCs w:val="24"/>
          <w:lang w:eastAsia="pl-PL"/>
        </w:rPr>
      </w:pPr>
    </w:p>
    <w:p w:rsidR="001063E6" w:rsidRPr="00A02E78" w:rsidRDefault="001063E6" w:rsidP="00A54D0D">
      <w:pPr>
        <w:spacing w:before="100" w:beforeAutospacing="1" w:after="0" w:line="240" w:lineRule="auto"/>
        <w:jc w:val="center"/>
        <w:rPr>
          <w:rFonts w:ascii="Times New Roman" w:hAnsi="Times New Roman"/>
          <w:sz w:val="24"/>
          <w:szCs w:val="24"/>
          <w:lang w:eastAsia="pl-PL"/>
        </w:rPr>
      </w:pPr>
      <w:r w:rsidRPr="00A02E78">
        <w:rPr>
          <w:rFonts w:ascii="Tahoma" w:hAnsi="Tahoma" w:cs="Tahoma"/>
          <w:b/>
          <w:bCs/>
          <w:i/>
          <w:iCs/>
          <w:color w:val="000000"/>
          <w:sz w:val="24"/>
          <w:szCs w:val="24"/>
          <w:lang w:eastAsia="pl-PL"/>
        </w:rPr>
        <w:t xml:space="preserve">PROJEKTOWANY SYSTEM FOTOWOLTAICZNY KWALIFIKUJE SIĘ JAKO MIKROINSTALACJA (ODNAWIALNE ŹRÓDŁO ENERGII O MOCY DO 40KW) </w:t>
      </w:r>
    </w:p>
    <w:p w:rsidR="001063E6" w:rsidRDefault="001063E6" w:rsidP="00BA5DB3"/>
    <w:p w:rsidR="001063E6" w:rsidRDefault="001063E6" w:rsidP="00BA5DB3"/>
    <w:p w:rsidR="001063E6" w:rsidRDefault="001063E6" w:rsidP="00BA5DB3">
      <w:r>
        <w:t>Koszalin, sierpień 2016 r.</w:t>
      </w:r>
    </w:p>
    <w:p w:rsidR="001063E6" w:rsidRDefault="001063E6" w:rsidP="00BA5DB3">
      <w:r>
        <w:t>Zawartość opracowania:</w:t>
      </w:r>
    </w:p>
    <w:p w:rsidR="001063E6" w:rsidRPr="00F240FB" w:rsidRDefault="001063E6" w:rsidP="00BA5DB3">
      <w:pPr>
        <w:rPr>
          <w:b/>
        </w:rPr>
      </w:pPr>
      <w:r w:rsidRPr="00F240FB">
        <w:rPr>
          <w:b/>
        </w:rPr>
        <w:t>I – część opisowa</w:t>
      </w:r>
    </w:p>
    <w:p w:rsidR="001063E6" w:rsidRDefault="001063E6" w:rsidP="00BA5DB3">
      <w:pPr>
        <w:pStyle w:val="ListParagraph"/>
        <w:numPr>
          <w:ilvl w:val="0"/>
          <w:numId w:val="5"/>
        </w:numPr>
      </w:pPr>
      <w:r>
        <w:t>Informacje ogólne</w:t>
      </w:r>
    </w:p>
    <w:p w:rsidR="001063E6" w:rsidRDefault="001063E6" w:rsidP="00BA5DB3">
      <w:pPr>
        <w:pStyle w:val="ListParagraph"/>
        <w:numPr>
          <w:ilvl w:val="0"/>
          <w:numId w:val="5"/>
        </w:numPr>
      </w:pPr>
      <w:r>
        <w:t>Opis technologiczny projektowanego systemu fotowoltaicznego – branża konstrukcyjna</w:t>
      </w:r>
    </w:p>
    <w:p w:rsidR="001063E6" w:rsidRDefault="001063E6" w:rsidP="00BA5DB3">
      <w:pPr>
        <w:pStyle w:val="ListParagraph"/>
        <w:numPr>
          <w:ilvl w:val="0"/>
          <w:numId w:val="5"/>
        </w:numPr>
      </w:pPr>
      <w:r>
        <w:t>Opis technologiczny projektowanego systemu fotowoltaicznego – branża elektryczna</w:t>
      </w:r>
    </w:p>
    <w:p w:rsidR="001063E6" w:rsidRPr="00F240FB" w:rsidRDefault="001063E6" w:rsidP="00BA5DB3">
      <w:pPr>
        <w:rPr>
          <w:b/>
        </w:rPr>
      </w:pPr>
      <w:r w:rsidRPr="00F240FB">
        <w:rPr>
          <w:b/>
        </w:rPr>
        <w:t>II – część rysunkowa</w:t>
      </w:r>
    </w:p>
    <w:p w:rsidR="001063E6" w:rsidRDefault="001063E6" w:rsidP="00BA5DB3">
      <w:pPr>
        <w:pStyle w:val="ListParagraph"/>
        <w:numPr>
          <w:ilvl w:val="0"/>
          <w:numId w:val="1"/>
        </w:numPr>
      </w:pPr>
      <w:r>
        <w:t>Schemat ideowy instalacji – E1</w:t>
      </w:r>
    </w:p>
    <w:p w:rsidR="001063E6" w:rsidRPr="003C3CF8" w:rsidRDefault="001063E6" w:rsidP="003C3CF8">
      <w:pPr>
        <w:rPr>
          <w:b/>
        </w:rPr>
      </w:pPr>
      <w:r w:rsidRPr="003C3CF8">
        <w:rPr>
          <w:b/>
        </w:rPr>
        <w:t>III – symulacje produkcji energii</w:t>
      </w:r>
    </w:p>
    <w:p w:rsidR="001063E6" w:rsidRDefault="001063E6">
      <w:r>
        <w:br w:type="page"/>
      </w:r>
    </w:p>
    <w:p w:rsidR="001063E6" w:rsidRDefault="001063E6" w:rsidP="00704FBD">
      <w:pPr>
        <w:jc w:val="center"/>
        <w:rPr>
          <w:b/>
          <w:sz w:val="40"/>
          <w:szCs w:val="40"/>
        </w:rPr>
      </w:pPr>
      <w:r w:rsidRPr="00704FBD">
        <w:rPr>
          <w:b/>
          <w:sz w:val="40"/>
          <w:szCs w:val="40"/>
        </w:rPr>
        <w:t>CZĘŚĆ I</w:t>
      </w:r>
      <w:r w:rsidRPr="00704FBD">
        <w:rPr>
          <w:b/>
          <w:sz w:val="40"/>
          <w:szCs w:val="40"/>
        </w:rPr>
        <w:br/>
        <w:t>Opis proponowanych rozwiązań technologicznych</w:t>
      </w:r>
    </w:p>
    <w:p w:rsidR="001063E6" w:rsidRDefault="001063E6" w:rsidP="005944B0"/>
    <w:p w:rsidR="001063E6" w:rsidRDefault="001063E6" w:rsidP="00BA5DB3">
      <w:pPr>
        <w:pStyle w:val="ListParagraph"/>
        <w:numPr>
          <w:ilvl w:val="0"/>
          <w:numId w:val="7"/>
        </w:numPr>
        <w:jc w:val="both"/>
        <w:rPr>
          <w:b/>
          <w:u w:val="single"/>
        </w:rPr>
      </w:pPr>
      <w:r w:rsidRPr="00A63C23">
        <w:rPr>
          <w:b/>
          <w:u w:val="single"/>
        </w:rPr>
        <w:t>Informacje ogólne</w:t>
      </w:r>
    </w:p>
    <w:p w:rsidR="001063E6" w:rsidRPr="005944B0" w:rsidRDefault="001063E6" w:rsidP="005944B0">
      <w:pPr>
        <w:pStyle w:val="ListParagraph"/>
        <w:ind w:left="1080"/>
        <w:jc w:val="both"/>
        <w:rPr>
          <w:b/>
          <w:u w:val="single"/>
        </w:rPr>
      </w:pPr>
    </w:p>
    <w:p w:rsidR="001063E6" w:rsidRPr="006A3938" w:rsidRDefault="001063E6" w:rsidP="00BA5DB3">
      <w:pPr>
        <w:pStyle w:val="NoSpacing"/>
        <w:jc w:val="both"/>
        <w:rPr>
          <w:b/>
          <w:u w:val="single"/>
        </w:rPr>
      </w:pPr>
      <w:r w:rsidRPr="006A3938">
        <w:rPr>
          <w:b/>
          <w:u w:val="single"/>
        </w:rPr>
        <w:t>Podstawa opracowania</w:t>
      </w:r>
    </w:p>
    <w:p w:rsidR="001063E6" w:rsidRPr="0053499F" w:rsidRDefault="001063E6" w:rsidP="00BA5DB3">
      <w:pPr>
        <w:pStyle w:val="NoSpacing"/>
        <w:jc w:val="both"/>
      </w:pPr>
      <w:r w:rsidRPr="0053499F">
        <w:t xml:space="preserve">Projekt </w:t>
      </w:r>
      <w:r>
        <w:t xml:space="preserve">technologiczny systemu fotowoltaicznego </w:t>
      </w:r>
      <w:r w:rsidRPr="0053499F">
        <w:t>opracowano w oparciu o:</w:t>
      </w:r>
    </w:p>
    <w:p w:rsidR="001063E6" w:rsidRDefault="001063E6" w:rsidP="00BA5DB3">
      <w:pPr>
        <w:pStyle w:val="NoSpacing"/>
        <w:numPr>
          <w:ilvl w:val="0"/>
          <w:numId w:val="8"/>
        </w:numPr>
        <w:jc w:val="both"/>
      </w:pPr>
      <w:r w:rsidRPr="0053499F">
        <w:t>inwentaryzację obiektu,</w:t>
      </w:r>
    </w:p>
    <w:p w:rsidR="001063E6" w:rsidRPr="0053499F" w:rsidRDefault="001063E6" w:rsidP="00BA5DB3">
      <w:pPr>
        <w:pStyle w:val="NoSpacing"/>
        <w:numPr>
          <w:ilvl w:val="0"/>
          <w:numId w:val="8"/>
        </w:numPr>
        <w:jc w:val="both"/>
      </w:pPr>
      <w:r>
        <w:t>wizję lokalną</w:t>
      </w:r>
    </w:p>
    <w:p w:rsidR="001063E6" w:rsidRDefault="001063E6" w:rsidP="00BA5DB3">
      <w:pPr>
        <w:pStyle w:val="NoSpacing"/>
        <w:numPr>
          <w:ilvl w:val="0"/>
          <w:numId w:val="8"/>
        </w:numPr>
        <w:jc w:val="both"/>
      </w:pPr>
      <w:r w:rsidRPr="0053499F">
        <w:t>dokumentację techniczną materiałów i urządzeń,</w:t>
      </w:r>
    </w:p>
    <w:p w:rsidR="001063E6" w:rsidRPr="0053499F" w:rsidRDefault="001063E6" w:rsidP="00BA5DB3">
      <w:pPr>
        <w:pStyle w:val="NoSpacing"/>
        <w:numPr>
          <w:ilvl w:val="0"/>
          <w:numId w:val="8"/>
        </w:numPr>
        <w:jc w:val="both"/>
      </w:pPr>
      <w:r>
        <w:t>wymagania zamawiającego</w:t>
      </w:r>
    </w:p>
    <w:p w:rsidR="001063E6" w:rsidRDefault="001063E6" w:rsidP="00BA5DB3">
      <w:pPr>
        <w:pStyle w:val="NoSpacing"/>
        <w:numPr>
          <w:ilvl w:val="0"/>
          <w:numId w:val="8"/>
        </w:numPr>
        <w:jc w:val="both"/>
      </w:pPr>
      <w:r w:rsidRPr="0053499F">
        <w:t>obowiązujące przepisy i normy.</w:t>
      </w: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Pr="006A3938" w:rsidRDefault="001063E6" w:rsidP="00BA5DB3">
      <w:pPr>
        <w:pStyle w:val="NoSpacing"/>
        <w:jc w:val="both"/>
        <w:rPr>
          <w:b/>
          <w:u w:val="single"/>
        </w:rPr>
      </w:pPr>
      <w:r w:rsidRPr="006A3938">
        <w:rPr>
          <w:b/>
          <w:u w:val="single"/>
        </w:rPr>
        <w:t>Przedmiot i zakres opracowania</w:t>
      </w:r>
    </w:p>
    <w:p w:rsidR="001063E6" w:rsidRPr="006A3938" w:rsidRDefault="001063E6" w:rsidP="00BA5DB3">
      <w:pPr>
        <w:pStyle w:val="NoSpacing"/>
        <w:jc w:val="both"/>
      </w:pPr>
    </w:p>
    <w:p w:rsidR="001063E6" w:rsidRPr="006A3938" w:rsidRDefault="001063E6" w:rsidP="00BA5DB3">
      <w:pPr>
        <w:pStyle w:val="NoSpacing"/>
        <w:jc w:val="both"/>
      </w:pPr>
      <w:r w:rsidRPr="006A3938">
        <w:t xml:space="preserve">Niniejsze opracowanie zawiera rozwiązania techniczne w zakresie montażu systemu fotowoltaicznego na dachu </w:t>
      </w:r>
      <w:r>
        <w:t>budynku mieszkalnego</w:t>
      </w:r>
      <w:r w:rsidRPr="006A3938">
        <w:t xml:space="preserve"> zlokalizowane</w:t>
      </w:r>
      <w:r>
        <w:t>go</w:t>
      </w:r>
      <w:r w:rsidRPr="006A3938">
        <w:t xml:space="preserve"> </w:t>
      </w:r>
      <w:r>
        <w:t xml:space="preserve">w m. Białogard, ul Szosa Połczyńska 57   </w:t>
      </w:r>
      <w:r w:rsidRPr="006A3938">
        <w:t>w zakresie:</w:t>
      </w:r>
    </w:p>
    <w:p w:rsidR="001063E6" w:rsidRPr="006A3938" w:rsidRDefault="001063E6" w:rsidP="00BA5DB3">
      <w:pPr>
        <w:pStyle w:val="NoSpacing"/>
        <w:numPr>
          <w:ilvl w:val="0"/>
          <w:numId w:val="15"/>
        </w:numPr>
        <w:jc w:val="both"/>
      </w:pPr>
      <w:r w:rsidRPr="006A3938">
        <w:t xml:space="preserve">doboru optymalnego systemu </w:t>
      </w:r>
      <w:r>
        <w:t xml:space="preserve">modułów </w:t>
      </w:r>
      <w:r w:rsidRPr="006A3938">
        <w:t>fotowoltaiczn</w:t>
      </w:r>
      <w:r>
        <w:t>ych wraz z konstrukcją wsporczą</w:t>
      </w:r>
      <w:r w:rsidRPr="006A3938">
        <w:t>,</w:t>
      </w:r>
    </w:p>
    <w:p w:rsidR="001063E6" w:rsidRPr="006A3938" w:rsidRDefault="001063E6" w:rsidP="00BA5DB3">
      <w:pPr>
        <w:pStyle w:val="NoSpacing"/>
        <w:numPr>
          <w:ilvl w:val="0"/>
          <w:numId w:val="15"/>
        </w:numPr>
        <w:jc w:val="both"/>
      </w:pPr>
      <w:r w:rsidRPr="006A3938">
        <w:t>doboru zabezpieczeń, okablowania i urządzeń,</w:t>
      </w:r>
    </w:p>
    <w:p w:rsidR="001063E6" w:rsidRPr="006A3938" w:rsidRDefault="001063E6" w:rsidP="00BA5DB3">
      <w:pPr>
        <w:pStyle w:val="NoSpacing"/>
        <w:numPr>
          <w:ilvl w:val="0"/>
          <w:numId w:val="15"/>
        </w:numPr>
        <w:jc w:val="both"/>
      </w:pPr>
      <w:r w:rsidRPr="006A3938">
        <w:t>ochrony przeciwporażeniowej i przeciwprzepięciowej,</w:t>
      </w:r>
    </w:p>
    <w:p w:rsidR="001063E6" w:rsidRPr="006A3938" w:rsidRDefault="001063E6" w:rsidP="00BA5DB3">
      <w:pPr>
        <w:pStyle w:val="NoSpacing"/>
        <w:numPr>
          <w:ilvl w:val="0"/>
          <w:numId w:val="15"/>
        </w:numPr>
        <w:jc w:val="both"/>
      </w:pPr>
      <w:r w:rsidRPr="006A3938">
        <w:t>dostosowania instalacji elektrycznej do przyłączenia systemu fotowoltaicznego,</w:t>
      </w: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Pr="006A3938" w:rsidRDefault="001063E6" w:rsidP="00BA5DB3">
      <w:pPr>
        <w:pStyle w:val="NoSpacing"/>
        <w:jc w:val="both"/>
        <w:rPr>
          <w:b/>
          <w:u w:val="single"/>
        </w:rPr>
      </w:pPr>
      <w:bookmarkStart w:id="0" w:name="_GoBack"/>
      <w:bookmarkEnd w:id="0"/>
      <w:r w:rsidRPr="006A3938">
        <w:rPr>
          <w:b/>
          <w:u w:val="single"/>
        </w:rPr>
        <w:t>Opis ogólny budynku</w:t>
      </w: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  <w:r>
        <w:t>Konstrukcja</w:t>
      </w: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  <w:r>
        <w:t xml:space="preserve">Obiekt </w:t>
      </w:r>
      <w:r w:rsidRPr="006A3938">
        <w:t xml:space="preserve"> </w:t>
      </w:r>
      <w:r>
        <w:t>istniejący, murowany. Dach o konstrukcji betonowej – kryty szlichtą i papą</w:t>
      </w:r>
      <w:r w:rsidRPr="006A3938">
        <w:t xml:space="preserve">. </w:t>
      </w:r>
    </w:p>
    <w:p w:rsidR="001063E6" w:rsidRDefault="001063E6" w:rsidP="00BA5DB3">
      <w:pPr>
        <w:pStyle w:val="NoSpacing"/>
        <w:jc w:val="both"/>
      </w:pPr>
    </w:p>
    <w:p w:rsidR="001063E6" w:rsidRPr="006A3938" w:rsidRDefault="001063E6" w:rsidP="00BA5DB3">
      <w:pPr>
        <w:pStyle w:val="NoSpacing"/>
        <w:jc w:val="both"/>
      </w:pPr>
      <w:r>
        <w:t>I</w:t>
      </w:r>
      <w:r w:rsidRPr="006A3938">
        <w:t>nstalacj</w:t>
      </w:r>
      <w:r>
        <w:t>a</w:t>
      </w:r>
      <w:r w:rsidRPr="006A3938">
        <w:t xml:space="preserve"> elektryczn</w:t>
      </w:r>
      <w:r>
        <w:t>a</w:t>
      </w:r>
    </w:p>
    <w:p w:rsidR="001063E6" w:rsidRPr="006A3938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  <w:r w:rsidRPr="006A3938">
        <w:t xml:space="preserve">Obiekt zasilany jest linia kablową </w:t>
      </w:r>
      <w:r>
        <w:t>nn</w:t>
      </w:r>
      <w:r w:rsidRPr="006A3938">
        <w:t xml:space="preserve"> 0,4kV z istniejącej </w:t>
      </w:r>
      <w:r>
        <w:t>stacji transformatorowej</w:t>
      </w:r>
      <w:r w:rsidRPr="006A3938">
        <w:t xml:space="preserve"> należącej do </w:t>
      </w:r>
      <w:r>
        <w:t xml:space="preserve">Energa Operator poprzez złącze kablowo-pomiarowe (ZKP) </w:t>
      </w:r>
      <w:r w:rsidRPr="006A3938">
        <w:t xml:space="preserve"> </w:t>
      </w:r>
      <w:r>
        <w:t>zlokalizowane w budynku</w:t>
      </w:r>
      <w:r w:rsidRPr="006A3938">
        <w:t xml:space="preserve">. </w:t>
      </w:r>
      <w:r>
        <w:t>Obok  ZKP znajduje się również rozdzielna wyposażona w zabezpieczenia obwodów odbiorczych użytkowych. W/w rozdzielnię należy rozbudować o zabezpieczenia systemu fotowoltaicznego – nadprądowe oraz przeciwprzepięciowe. Dopuszcza się zainstalowanie nowej rozdzielni RPV-AC, na w/w urządzenia montowaną przy inwerterze. Inwerter zainstalować w garażu. Wszystkie prace instalacyjne wykonać zgodnie z dołączonym schematem.</w:t>
      </w:r>
    </w:p>
    <w:p w:rsidR="001063E6" w:rsidRDefault="001063E6" w:rsidP="00BA5DB3">
      <w:pPr>
        <w:pStyle w:val="NoSpacing"/>
        <w:jc w:val="both"/>
      </w:pPr>
    </w:p>
    <w:p w:rsidR="001063E6" w:rsidRPr="006A3938" w:rsidRDefault="001063E6" w:rsidP="00BA5DB3">
      <w:pPr>
        <w:pStyle w:val="NoSpacing"/>
        <w:jc w:val="both"/>
      </w:pPr>
    </w:p>
    <w:p w:rsidR="001063E6" w:rsidRPr="005944B0" w:rsidRDefault="001063E6" w:rsidP="005944B0">
      <w:pPr>
        <w:pStyle w:val="ListParagraph"/>
        <w:numPr>
          <w:ilvl w:val="0"/>
          <w:numId w:val="7"/>
        </w:numPr>
        <w:jc w:val="both"/>
        <w:rPr>
          <w:b/>
        </w:rPr>
      </w:pPr>
      <w:r w:rsidRPr="005944B0">
        <w:rPr>
          <w:b/>
        </w:rPr>
        <w:t>Opis technologiczny projektowanego systemu fotowoltaicznego – branża konstrukcyjna</w:t>
      </w:r>
    </w:p>
    <w:p w:rsidR="001063E6" w:rsidRDefault="001063E6" w:rsidP="009E36B2">
      <w:pPr>
        <w:jc w:val="both"/>
      </w:pPr>
      <w:r>
        <w:t>Projektowany system PV jest rodzajem systemu dachowego i został opracowany na podstawie standardowych rozwiązań konstrukcyjnych dla dachów o betonowej konstrukcji nośnej pokrytych szlichtą i papą. Dopuszczone jest stosowanie standardowych systemów montażowych jedynie pod warunkiem spełnienia przez taki system wszystkich poniższych wymagań, parametrów technicznych oraz norm związanych.</w:t>
      </w:r>
    </w:p>
    <w:p w:rsidR="001063E6" w:rsidRPr="00F867B9" w:rsidRDefault="001063E6" w:rsidP="00BA5DB3">
      <w:pPr>
        <w:jc w:val="both"/>
        <w:rPr>
          <w:b/>
        </w:rPr>
      </w:pPr>
      <w:r w:rsidRPr="00F867B9">
        <w:rPr>
          <w:b/>
        </w:rPr>
        <w:t>2.1 Lokalizacja systemu</w:t>
      </w:r>
    </w:p>
    <w:p w:rsidR="001063E6" w:rsidRDefault="001063E6" w:rsidP="00BA5DB3">
      <w:pPr>
        <w:jc w:val="both"/>
      </w:pPr>
      <w:r>
        <w:t>Projektowany system instalowany jest na południowej połaci dachowej budynku zlokalizowanego na obszarze miejskim. Podana lokalizacja występuje w 3 strefie obciążenia śniegiem oraz w II strefie obciążenia wiatrem (wg PN-EN 1991-1-3 oraz PN-EN 1991-1-4).</w:t>
      </w: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Default="001063E6" w:rsidP="00BA5DB3">
      <w:pPr>
        <w:jc w:val="both"/>
      </w:pPr>
    </w:p>
    <w:p w:rsidR="001063E6" w:rsidRPr="00713336" w:rsidRDefault="001063E6" w:rsidP="00BA5DB3">
      <w:pPr>
        <w:jc w:val="both"/>
        <w:rPr>
          <w:u w:val="single"/>
        </w:rPr>
      </w:pPr>
      <w:r w:rsidRPr="00713336">
        <w:rPr>
          <w:u w:val="single"/>
        </w:rPr>
        <w:t xml:space="preserve"> Zacienienie systemu </w:t>
      </w:r>
    </w:p>
    <w:p w:rsidR="001063E6" w:rsidRDefault="001063E6" w:rsidP="00841338">
      <w:pPr>
        <w:jc w:val="both"/>
      </w:pPr>
      <w:r>
        <w:t xml:space="preserve">Wykonana w terenie wizja lokalna wraz z analizą horyzontu oraz zacienienia nie wykazuje  występowania przeszkód. </w:t>
      </w:r>
    </w:p>
    <w:p w:rsidR="001063E6" w:rsidRDefault="001063E6" w:rsidP="006A3938"/>
    <w:p w:rsidR="001063E6" w:rsidRPr="00F867B9" w:rsidRDefault="001063E6" w:rsidP="00BA5DB3">
      <w:pPr>
        <w:jc w:val="both"/>
        <w:rPr>
          <w:b/>
        </w:rPr>
      </w:pPr>
      <w:r w:rsidRPr="00F867B9">
        <w:rPr>
          <w:b/>
        </w:rPr>
        <w:t>2.2. System wsporczy pod panele PV – opis technologii</w:t>
      </w:r>
    </w:p>
    <w:p w:rsidR="001063E6" w:rsidRDefault="001063E6" w:rsidP="00110257">
      <w:pPr>
        <w:jc w:val="both"/>
      </w:pPr>
      <w:r>
        <w:t>Projektowany system wsporczy stanowi układ profili aluminiowych łączonych za kotew chemicznych do konstrukcji dachu. Poszczególne elementy systemu wsporczego prezentuje poniższa tabela: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46"/>
        <w:gridCol w:w="2241"/>
        <w:gridCol w:w="4701"/>
      </w:tblGrid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Element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Materiał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Zdjęcie/rysunek</w:t>
            </w:r>
          </w:p>
        </w:tc>
      </w:tr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 xml:space="preserve">Kotwa  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Stal nierdzewna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  <w:jc w:val="center"/>
            </w:pPr>
            <w:r w:rsidRPr="001A3476">
              <w:rPr>
                <w:rFonts w:eastAsia="Times New Roman"/>
              </w:rPr>
              <w:object w:dxaOrig="4500" w:dyaOrig="45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5.5pt;height:139.5pt" o:ole="">
                  <v:imagedata r:id="rId7" o:title=""/>
                </v:shape>
                <o:OLEObject Type="Embed" ProgID="Paint.Picture" ShapeID="_x0000_i1025" DrawAspect="Content" ObjectID="_1584779788" r:id="rId8"/>
              </w:object>
            </w:r>
          </w:p>
        </w:tc>
      </w:tr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Szyna montażowa (profil)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aluminium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rPr>
                <w:noProof/>
                <w:lang w:eastAsia="pl-PL"/>
              </w:rPr>
              <w:pict>
                <v:shape id="Obraz 11" o:spid="_x0000_i1026" type="#_x0000_t75" alt="http://u.jimdo.com/www71/o/s029424be89352bda/img/i0c969390d085b216/1398684316/std/image.jpg" style="width:178.5pt;height:110.5pt;visibility:visible">
                  <v:imagedata r:id="rId9" o:title=""/>
                </v:shape>
              </w:pict>
            </w:r>
          </w:p>
        </w:tc>
      </w:tr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Łącznik szyn montażowych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aluminium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rPr>
                <w:noProof/>
                <w:lang w:eastAsia="pl-PL"/>
              </w:rPr>
              <w:pict>
                <v:shape id="Obraz 12" o:spid="_x0000_i1027" type="#_x0000_t75" style="width:196pt;height:121pt;visibility:visible">
                  <v:imagedata r:id="rId10" o:title=""/>
                </v:shape>
              </w:pict>
            </w:r>
          </w:p>
        </w:tc>
      </w:tr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Łącznik elastyczny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Stal nierdzewna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rPr>
                <w:noProof/>
                <w:lang w:eastAsia="pl-PL"/>
              </w:rPr>
              <w:pict>
                <v:shape id="Obraz 13" o:spid="_x0000_i1028" type="#_x0000_t75" style="width:224.5pt;height:118.5pt;visibility:visible">
                  <v:imagedata r:id="rId11" o:title=""/>
                </v:shape>
              </w:pict>
            </w:r>
          </w:p>
        </w:tc>
      </w:tr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Złącze modułu skrajne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aluminium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rPr>
                <w:noProof/>
                <w:lang w:eastAsia="pl-PL"/>
              </w:rPr>
              <w:pict>
                <v:shape id="Obraz 14" o:spid="_x0000_i1029" type="#_x0000_t75" style="width:212.5pt;height:2in;visibility:visible">
                  <v:imagedata r:id="rId12" o:title=""/>
                </v:shape>
              </w:pict>
            </w:r>
          </w:p>
        </w:tc>
      </w:tr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Złącze modułu środkowe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aluminium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rPr>
                <w:noProof/>
                <w:lang w:eastAsia="pl-PL"/>
              </w:rPr>
              <w:pict>
                <v:shape id="Obraz 15" o:spid="_x0000_i1030" type="#_x0000_t75" style="width:188.5pt;height:126pt;visibility:visible">
                  <v:imagedata r:id="rId13" o:title=""/>
                </v:shape>
              </w:pict>
            </w:r>
          </w:p>
        </w:tc>
      </w:tr>
      <w:tr w:rsidR="001063E6" w:rsidRPr="001A3476" w:rsidTr="001A3476">
        <w:tc>
          <w:tcPr>
            <w:tcW w:w="3070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Złącze wyrównawcze potencjałów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t>Stal nierdzewna</w:t>
            </w:r>
          </w:p>
        </w:tc>
        <w:tc>
          <w:tcPr>
            <w:tcW w:w="3071" w:type="dxa"/>
          </w:tcPr>
          <w:p w:rsidR="001063E6" w:rsidRPr="001A3476" w:rsidRDefault="001063E6" w:rsidP="001A3476">
            <w:pPr>
              <w:spacing w:after="0" w:line="240" w:lineRule="auto"/>
            </w:pPr>
            <w:r w:rsidRPr="001A3476">
              <w:rPr>
                <w:noProof/>
                <w:lang w:eastAsia="pl-PL"/>
              </w:rPr>
              <w:pict>
                <v:shape id="Obraz 17" o:spid="_x0000_i1031" type="#_x0000_t75" style="width:221.5pt;height:130.5pt;visibility:visible">
                  <v:imagedata r:id="rId14" o:title=""/>
                </v:shape>
              </w:pict>
            </w:r>
          </w:p>
        </w:tc>
      </w:tr>
    </w:tbl>
    <w:p w:rsidR="001063E6" w:rsidRDefault="001063E6" w:rsidP="00110257">
      <w:pPr>
        <w:jc w:val="both"/>
      </w:pPr>
    </w:p>
    <w:p w:rsidR="001063E6" w:rsidRDefault="001063E6" w:rsidP="00316979">
      <w:pPr>
        <w:jc w:val="both"/>
      </w:pPr>
      <w:r>
        <w:t>System wsporczy pod panele PV – szczegóły montażu</w:t>
      </w:r>
    </w:p>
    <w:p w:rsidR="001063E6" w:rsidRDefault="001063E6" w:rsidP="00316979">
      <w:pPr>
        <w:jc w:val="both"/>
      </w:pPr>
      <w:r>
        <w:t xml:space="preserve">Przed przystąpieniem do montażu konstrukcji należy upewnić się, że istniejące pokrycie dachowe (tu konstrukcja żelbetonowa pokryta papą) jest w dobrym stanie technicznym, nie występują ubytki, nieszczelności lub inne uszkodzenia mogące w przyszłości spowodować wnikanie wody do środka budynku. </w:t>
      </w:r>
    </w:p>
    <w:p w:rsidR="001063E6" w:rsidRDefault="001063E6" w:rsidP="00316979">
      <w:pPr>
        <w:pStyle w:val="ListParagraph"/>
        <w:numPr>
          <w:ilvl w:val="0"/>
          <w:numId w:val="21"/>
        </w:numPr>
        <w:jc w:val="both"/>
      </w:pPr>
      <w:r>
        <w:t>Instalacja uchwytów dachowych.</w:t>
      </w:r>
    </w:p>
    <w:p w:rsidR="001063E6" w:rsidRDefault="001063E6" w:rsidP="00316979">
      <w:pPr>
        <w:ind w:left="360"/>
        <w:jc w:val="both"/>
      </w:pPr>
      <w:r>
        <w:t xml:space="preserve">Kotwy należy instalować w szeregach prostopadłych do osi  okapu zaczynając od strony okapu. Zachować minimalny odstęp pomiędzy kotwami  </w:t>
      </w:r>
      <w:smartTag w:uri="urn:schemas-microsoft-com:office:smarttags" w:element="metricconverter">
        <w:smartTagPr>
          <w:attr w:name="ProductID" w:val="90 cm"/>
        </w:smartTagPr>
        <w:r>
          <w:t>90 cm</w:t>
        </w:r>
      </w:smartTag>
      <w:r>
        <w:t>.</w:t>
      </w:r>
    </w:p>
    <w:p w:rsidR="001063E6" w:rsidRDefault="001063E6" w:rsidP="009E36B2">
      <w:pPr>
        <w:ind w:left="360"/>
        <w:jc w:val="both"/>
      </w:pPr>
      <w:r>
        <w:t xml:space="preserve">- W stropie betonowym wiercić otwór wiertłem 16mm, na głębokość min. </w:t>
      </w:r>
      <w:smartTag w:uri="urn:schemas-microsoft-com:office:smarttags" w:element="metricconverter">
        <w:smartTagPr>
          <w:attr w:name="ProductID" w:val="20 cm"/>
        </w:smartTagPr>
        <w:r>
          <w:t>20 cm</w:t>
        </w:r>
      </w:smartTag>
      <w:r>
        <w:t>. W oczyszczonym z urobku otworze umieścić plastikowy koszyk. Koszyk wypełnić klejem dwuskładnikowym. Następnie umieścić kotwę stalową. Po związaniu kleju, kotwę dodatkowo obrobić klejem przeznaczonym do powierzchni dachów.</w:t>
      </w:r>
    </w:p>
    <w:p w:rsidR="001063E6" w:rsidRDefault="001063E6" w:rsidP="00316979">
      <w:pPr>
        <w:ind w:left="360"/>
        <w:jc w:val="both"/>
      </w:pPr>
    </w:p>
    <w:p w:rsidR="001063E6" w:rsidRDefault="001063E6" w:rsidP="00911C72">
      <w:pPr>
        <w:ind w:left="360"/>
      </w:pPr>
      <w:r>
        <w:t>Stosować układ taki jak na rys. poniżej:</w:t>
      </w:r>
    </w:p>
    <w:p w:rsidR="001063E6" w:rsidRDefault="001063E6" w:rsidP="00213354">
      <w:pPr>
        <w:ind w:left="360"/>
      </w:pPr>
      <w:r>
        <w:br/>
      </w:r>
      <w:r>
        <w:rPr>
          <w:noProof/>
          <w:lang w:eastAsia="pl-PL"/>
        </w:rPr>
        <w:pict>
          <v:shape id="_x0000_i1032" type="#_x0000_t75" style="width:452.5pt;height:186pt">
            <v:imagedata r:id="rId15" o:title=""/>
          </v:shape>
        </w:pict>
      </w:r>
    </w:p>
    <w:p w:rsidR="001063E6" w:rsidRDefault="001063E6" w:rsidP="00916DF1"/>
    <w:p w:rsidR="001063E6" w:rsidRDefault="001063E6" w:rsidP="00316979">
      <w:pPr>
        <w:pStyle w:val="ListParagraph"/>
        <w:numPr>
          <w:ilvl w:val="0"/>
          <w:numId w:val="24"/>
        </w:numPr>
        <w:jc w:val="both"/>
      </w:pPr>
      <w:r>
        <w:t>Instalowanie pionowych szyn montażowych (profili)</w:t>
      </w:r>
    </w:p>
    <w:p w:rsidR="001063E6" w:rsidRDefault="001063E6" w:rsidP="00316979">
      <w:pPr>
        <w:jc w:val="both"/>
      </w:pPr>
      <w:r>
        <w:t xml:space="preserve">Pionowe szyny montażowe instalować w złączach kotew, równolegle do siebie i równolegle do osi okapu. </w:t>
      </w:r>
    </w:p>
    <w:p w:rsidR="001063E6" w:rsidRDefault="001063E6" w:rsidP="00316979">
      <w:pPr>
        <w:pStyle w:val="ListParagraph"/>
        <w:numPr>
          <w:ilvl w:val="0"/>
          <w:numId w:val="24"/>
        </w:numPr>
        <w:jc w:val="both"/>
      </w:pPr>
      <w:r>
        <w:t>Instalowanie podpór</w:t>
      </w:r>
      <w:r w:rsidRPr="00045397">
        <w:t xml:space="preserve"> </w:t>
      </w:r>
      <w:r>
        <w:t xml:space="preserve">delta </w:t>
      </w:r>
    </w:p>
    <w:p w:rsidR="001063E6" w:rsidRDefault="001063E6" w:rsidP="00316979">
      <w:pPr>
        <w:jc w:val="both"/>
      </w:pPr>
      <w:r>
        <w:t>Podpory montować do pionowych szyn zamocowanych na konstrukcji dachowej, zgodnie z zaleceniem producenta. Na podporze ustawić kąt 15 °.</w:t>
      </w:r>
    </w:p>
    <w:p w:rsidR="001063E6" w:rsidRDefault="001063E6" w:rsidP="00316979">
      <w:pPr>
        <w:jc w:val="both"/>
      </w:pPr>
    </w:p>
    <w:p w:rsidR="001063E6" w:rsidRDefault="001063E6" w:rsidP="00316979">
      <w:r>
        <w:t>Zachować układ jak na rysunku poniżej:</w:t>
      </w:r>
    </w:p>
    <w:p w:rsidR="001063E6" w:rsidRDefault="001063E6" w:rsidP="00316979">
      <w:pPr>
        <w:jc w:val="both"/>
      </w:pPr>
    </w:p>
    <w:p w:rsidR="001063E6" w:rsidRDefault="001063E6" w:rsidP="00316979">
      <w:pPr>
        <w:jc w:val="center"/>
      </w:pPr>
      <w:r w:rsidRPr="00221536">
        <w:rPr>
          <w:noProof/>
          <w:lang w:eastAsia="pl-PL"/>
        </w:rPr>
        <w:pict>
          <v:shape id="Obraz 1" o:spid="_x0000_i1033" type="#_x0000_t75" style="width:268pt;height:167pt;visibility:visible">
            <v:imagedata r:id="rId16" o:title=""/>
          </v:shape>
        </w:pict>
      </w:r>
    </w:p>
    <w:p w:rsidR="001063E6" w:rsidRDefault="001063E6" w:rsidP="00316979">
      <w:pPr>
        <w:jc w:val="both"/>
      </w:pPr>
      <w:r>
        <w:t xml:space="preserve">Podpory montować w taki sposób, aby pomiędzy rzędami modułów zachować możliwie jak największy odstęp (minimalny </w:t>
      </w:r>
      <w:smartTag w:uri="urn:schemas-microsoft-com:office:smarttags" w:element="metricconverter">
        <w:smartTagPr>
          <w:attr w:name="ProductID" w:val="1,5 metra"/>
        </w:smartTagPr>
        <w:r>
          <w:t>1,5 metra</w:t>
        </w:r>
      </w:smartTag>
      <w:r>
        <w:t xml:space="preserve">) w celu wykluczenie wzajemnego zacieniania się modułów. </w:t>
      </w:r>
    </w:p>
    <w:p w:rsidR="001063E6" w:rsidRDefault="001063E6" w:rsidP="00EE0F2E">
      <w:pPr>
        <w:pStyle w:val="ListParagraph"/>
        <w:numPr>
          <w:ilvl w:val="0"/>
          <w:numId w:val="24"/>
        </w:numPr>
        <w:jc w:val="both"/>
      </w:pPr>
      <w:r>
        <w:t>Instalowanie poziomych szyn montażowych (profili)</w:t>
      </w:r>
    </w:p>
    <w:p w:rsidR="001063E6" w:rsidRDefault="001063E6" w:rsidP="00316979">
      <w:pPr>
        <w:jc w:val="both"/>
      </w:pPr>
      <w:r>
        <w:t xml:space="preserve">Minimalny rozstaw szyn poziomych dla jednego rzędu modułów nie może być mniejszy niż </w:t>
      </w:r>
      <w:smartTag w:uri="urn:schemas-microsoft-com:office:smarttags" w:element="metricconverter">
        <w:smartTagPr>
          <w:attr w:name="ProductID" w:val="90 cm"/>
        </w:smartTagPr>
        <w:r>
          <w:t>90 cm</w:t>
        </w:r>
      </w:smartTag>
      <w:r>
        <w:t>.</w:t>
      </w:r>
    </w:p>
    <w:p w:rsidR="001063E6" w:rsidRDefault="001063E6" w:rsidP="00316979">
      <w:pPr>
        <w:jc w:val="both"/>
      </w:pPr>
      <w:r>
        <w:t xml:space="preserve">Profile o długości 6m należy łączyć ze sobą za pomocą złącz instalowanych wewnątrz profili. Z uwagi na rozszerzalność temperaturową metalu należy co 12 mb profilu zachować dylatację minimum </w:t>
      </w:r>
      <w:smartTag w:uri="urn:schemas-microsoft-com:office:smarttags" w:element="metricconverter">
        <w:smartTagPr>
          <w:attr w:name="ProductID" w:val="30 mm"/>
        </w:smartTagPr>
        <w:r>
          <w:t>30 mm</w:t>
        </w:r>
      </w:smartTag>
      <w:r>
        <w:t xml:space="preserve"> i w takim przypadku dokręcać tylko jedną śrubę łącznika. Połączenia śrubowe dokręcać z momentem obrotowym 17Nm.</w:t>
      </w:r>
    </w:p>
    <w:p w:rsidR="001063E6" w:rsidRDefault="001063E6" w:rsidP="00316979">
      <w:pPr>
        <w:jc w:val="center"/>
      </w:pPr>
    </w:p>
    <w:p w:rsidR="001063E6" w:rsidRDefault="001063E6" w:rsidP="006A3938">
      <w:r w:rsidRPr="00221536">
        <w:rPr>
          <w:noProof/>
          <w:lang w:eastAsia="pl-PL"/>
        </w:rPr>
        <w:pict>
          <v:shape id="Obraz 292" o:spid="_x0000_i1034" type="#_x0000_t75" style="width:453.5pt;height:179pt;visibility:visible">
            <v:imagedata r:id="rId17" o:title=""/>
          </v:shape>
        </w:pict>
      </w:r>
    </w:p>
    <w:p w:rsidR="001063E6" w:rsidRDefault="001063E6" w:rsidP="006A3938"/>
    <w:p w:rsidR="001063E6" w:rsidRDefault="001063E6" w:rsidP="00316979">
      <w:pPr>
        <w:pStyle w:val="ListParagraph"/>
        <w:numPr>
          <w:ilvl w:val="0"/>
          <w:numId w:val="24"/>
        </w:numPr>
        <w:jc w:val="both"/>
      </w:pPr>
      <w:r>
        <w:t>Instalowanie modułów fotowoltaicznych</w:t>
      </w:r>
    </w:p>
    <w:p w:rsidR="001063E6" w:rsidRPr="00BA5DB3" w:rsidRDefault="001063E6" w:rsidP="00BA5DB3">
      <w:pPr>
        <w:jc w:val="both"/>
        <w:rPr>
          <w:b/>
        </w:rPr>
      </w:pPr>
      <w:r w:rsidRPr="00AC76AB">
        <w:rPr>
          <w:b/>
        </w:rPr>
        <w:t>UWAGA! Przed instalowaniem modułów fotowoltaicznych na konstrukcje należy wykonać instalację przewodów DC (solarnych) na dachu budynku zgodnie z rozmieszczeniem systemów. Szczegółowy opis wykonania instalacji DC przedstawiono w punkcie 3.4 niniejszego opracowania.</w:t>
      </w:r>
    </w:p>
    <w:p w:rsidR="001063E6" w:rsidRDefault="001063E6" w:rsidP="00BA5DB3">
      <w:pPr>
        <w:jc w:val="both"/>
      </w:pPr>
      <w:r>
        <w:t>Moduły instalować za pomocą systemowych złącz skrajnych i środkowych do szyn montażowych zwracając uwagę na estetykę rozmieszczenia (równe rozłożenie modułów PV względem siebie (+/- 2mm)).  W projektowanym rozwiązaniu zastosowano technologię montażu typu „click” ułatwiającą zarówno instalację jak i wymianę modułów fotowoltaicznych. Śruby złącz dokręcać z momentem obrotowym 10 Nm.</w:t>
      </w:r>
    </w:p>
    <w:p w:rsidR="001063E6" w:rsidRDefault="001063E6" w:rsidP="00FA3D7B">
      <w:pPr>
        <w:jc w:val="center"/>
      </w:pPr>
      <w:r w:rsidRPr="00221536">
        <w:rPr>
          <w:noProof/>
          <w:lang w:eastAsia="pl-PL"/>
        </w:rPr>
        <w:pict>
          <v:shape id="Obraz 293" o:spid="_x0000_i1035" type="#_x0000_t75" style="width:190pt;height:270.5pt;visibility:visible">
            <v:imagedata r:id="rId18" o:title=""/>
          </v:shape>
        </w:pict>
      </w:r>
    </w:p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/>
    <w:p w:rsidR="001063E6" w:rsidRDefault="001063E6" w:rsidP="005236BE">
      <w:r>
        <w:t>Zachować układ modułów jak na rysunkach poniżej:</w:t>
      </w:r>
    </w:p>
    <w:p w:rsidR="001063E6" w:rsidRDefault="001063E6" w:rsidP="00316979">
      <w:pPr>
        <w:jc w:val="center"/>
      </w:pPr>
      <w:r>
        <w:rPr>
          <w:noProof/>
          <w:lang w:eastAsia="pl-PL"/>
        </w:rPr>
        <w:pict>
          <v:shape id="_x0000_i1036" type="#_x0000_t75" style="width:453.5pt;height:168.5pt">
            <v:imagedata r:id="rId19" o:title=""/>
          </v:shape>
        </w:pict>
      </w:r>
    </w:p>
    <w:p w:rsidR="001063E6" w:rsidRPr="00916DF1" w:rsidRDefault="001063E6" w:rsidP="00316979">
      <w:pPr>
        <w:jc w:val="center"/>
      </w:pPr>
      <w:r w:rsidRPr="00221536">
        <w:rPr>
          <w:noProof/>
          <w:lang w:eastAsia="pl-PL"/>
        </w:rPr>
        <w:pict>
          <v:shape id="Obraz 19" o:spid="_x0000_i1037" type="#_x0000_t75" style="width:453pt;height:252.5pt;visibility:visible">
            <v:imagedata r:id="rId20" o:title=""/>
          </v:shape>
        </w:pict>
      </w:r>
    </w:p>
    <w:p w:rsidR="001063E6" w:rsidRPr="00153BFB" w:rsidRDefault="001063E6" w:rsidP="00BA5DB3">
      <w:pPr>
        <w:ind w:left="720"/>
        <w:jc w:val="both"/>
        <w:rPr>
          <w:b/>
        </w:rPr>
      </w:pPr>
      <w:r w:rsidRPr="00153BFB">
        <w:rPr>
          <w:b/>
        </w:rPr>
        <w:t>Normy i przepisy związane</w:t>
      </w:r>
    </w:p>
    <w:p w:rsidR="001063E6" w:rsidRPr="006C5EFE" w:rsidRDefault="001063E6" w:rsidP="00BA5DB3">
      <w:pPr>
        <w:pStyle w:val="NoSpacing"/>
        <w:jc w:val="both"/>
      </w:pPr>
      <w:r w:rsidRPr="006C5EFE">
        <w:t>PN-EN 1999-1-1:2011 - Projektowanie konstrukcji aluminiowych -- Część 1-1: Reguły ogólne</w:t>
      </w:r>
    </w:p>
    <w:p w:rsidR="001063E6" w:rsidRPr="006C5EFE" w:rsidRDefault="001063E6" w:rsidP="00BA5DB3">
      <w:pPr>
        <w:pStyle w:val="NoSpacing"/>
        <w:jc w:val="both"/>
      </w:pPr>
      <w:r w:rsidRPr="006C5EFE">
        <w:t>PN-EN 1995-1-1 2010 Projektowanie konstrukcj</w:t>
      </w:r>
      <w:r>
        <w:t>i drewnianych. Postanowienia ogó</w:t>
      </w:r>
      <w:r w:rsidRPr="006C5EFE">
        <w:t>lne.</w:t>
      </w:r>
    </w:p>
    <w:p w:rsidR="001063E6" w:rsidRPr="006C5EFE" w:rsidRDefault="001063E6" w:rsidP="00BA5DB3">
      <w:pPr>
        <w:pStyle w:val="NoSpacing"/>
        <w:jc w:val="both"/>
      </w:pPr>
      <w:r w:rsidRPr="006C5EFE">
        <w:t>PN-EN 1993-1-1:2006 Część 1-1: Reguły ogólne i reguły dla budynków</w:t>
      </w:r>
    </w:p>
    <w:p w:rsidR="001063E6" w:rsidRPr="006C5EFE" w:rsidRDefault="001063E6" w:rsidP="00BA5DB3">
      <w:pPr>
        <w:pStyle w:val="NoSpacing"/>
        <w:jc w:val="both"/>
      </w:pPr>
      <w:r w:rsidRPr="006C5EFE">
        <w:t>PN-EN 1991-1-3 Oddziaływania na konstrukcje, oddziaływania ogólne część 1-3 – obciążenie śniegiem</w:t>
      </w:r>
    </w:p>
    <w:p w:rsidR="001063E6" w:rsidRPr="006C5EFE" w:rsidRDefault="001063E6" w:rsidP="00BA5DB3">
      <w:pPr>
        <w:pStyle w:val="NoSpacing"/>
        <w:jc w:val="both"/>
      </w:pPr>
      <w:r w:rsidRPr="006C5EFE">
        <w:t xml:space="preserve">PN-EN 1991-1-4 Oddziaływania na konstrukcje, oddziaływania ogólne część 1-4 – oddziaływania wiatru, </w:t>
      </w:r>
    </w:p>
    <w:p w:rsidR="001063E6" w:rsidRDefault="001063E6">
      <w:r>
        <w:br w:type="page"/>
      </w:r>
    </w:p>
    <w:p w:rsidR="001063E6" w:rsidRPr="00704FBD" w:rsidRDefault="001063E6" w:rsidP="00BA5DB3">
      <w:pPr>
        <w:pStyle w:val="ListParagraph"/>
        <w:numPr>
          <w:ilvl w:val="0"/>
          <w:numId w:val="7"/>
        </w:numPr>
        <w:jc w:val="both"/>
        <w:rPr>
          <w:b/>
        </w:rPr>
      </w:pPr>
      <w:r w:rsidRPr="00704FBD">
        <w:rPr>
          <w:b/>
        </w:rPr>
        <w:t>Opis technologiczny projektowanego systemu fotowoltaicznego – branża elektryczna</w:t>
      </w:r>
    </w:p>
    <w:p w:rsidR="001063E6" w:rsidRPr="00FD1D29" w:rsidRDefault="001063E6" w:rsidP="00BA5DB3">
      <w:pPr>
        <w:pStyle w:val="NoSpacing"/>
        <w:jc w:val="both"/>
        <w:rPr>
          <w:b/>
        </w:rPr>
      </w:pPr>
      <w:r w:rsidRPr="00FD1D29">
        <w:rPr>
          <w:b/>
        </w:rPr>
        <w:t>3.1</w:t>
      </w:r>
      <w:r>
        <w:rPr>
          <w:b/>
        </w:rPr>
        <w:t>.</w:t>
      </w:r>
      <w:r w:rsidRPr="00FD1D29">
        <w:rPr>
          <w:b/>
        </w:rPr>
        <w:t xml:space="preserve"> Opis systemu fotowoltaicznego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Projektowany system fotowoltaiczny stanowi zespół prądotwórczy klasyfikowany jako mikroźródło</w:t>
      </w:r>
      <w:r>
        <w:t xml:space="preserve"> (o mocy nie przekraczającej 40 kWp@STC)</w:t>
      </w:r>
      <w:r w:rsidRPr="0053499F">
        <w:t xml:space="preserve"> wykorzystujące energię odnawialną (słoneczną). Podstawowym celem wytwarzania energii elektrycznej przez system są potrzeby</w:t>
      </w:r>
      <w:r>
        <w:t xml:space="preserve"> własne gospodarstwa jednorodzinnego</w:t>
      </w:r>
      <w:r w:rsidRPr="0053499F">
        <w:t xml:space="preserve">, jednak wykonanie go w układzie połączenia </w:t>
      </w:r>
      <w:r>
        <w:t xml:space="preserve">równoległego </w:t>
      </w:r>
      <w:r w:rsidRPr="0053499F">
        <w:t xml:space="preserve">z siecią </w:t>
      </w:r>
      <w:r>
        <w:t xml:space="preserve">wewnętrzną </w:t>
      </w:r>
      <w:r w:rsidRPr="0053499F">
        <w:t xml:space="preserve">umożliwia oddawanie nadmiaru produkowanej energii </w:t>
      </w:r>
      <w:r>
        <w:t xml:space="preserve">w przypadku braku odbioru w tymże gospodarstwie – do </w:t>
      </w:r>
      <w:r w:rsidRPr="0053499F">
        <w:t>sieci</w:t>
      </w:r>
      <w:r>
        <w:t xml:space="preserve"> elektroenergetycznej OSD.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Przyjęty</w:t>
      </w:r>
      <w:r>
        <w:t xml:space="preserve"> układ współpracy z siecią – on-</w:t>
      </w:r>
      <w:r w:rsidRPr="0053499F">
        <w:t>grid – oznacza, że system stanowi element wytwórczy w publicznej sieci elektroenergetycznej, co wiąże się ze spełnianiem wymogów określonych przepisami, normami oraz wewnętrznymi regulacjami operatora sieci dystrybucyjnej (instrukcja ruchu i eksploatacji sieci dystrybucyjnej ENERGA-OPERATOR).</w:t>
      </w:r>
      <w:r>
        <w:t xml:space="preserve"> </w:t>
      </w:r>
      <w:r w:rsidRPr="0053499F">
        <w:t>W układzie tym nie ma potrzeby magazynowania energii w akumulatorach, gdyż system nie</w:t>
      </w:r>
      <w:r>
        <w:t xml:space="preserve"> </w:t>
      </w:r>
      <w:r w:rsidRPr="0053499F">
        <w:t>może pracować jako samodzielne, niezależne źródło zasilania.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W niniejszej dokumentacji przyjęto następującą nomenklaturę z zakresu fotowoltaiki</w:t>
      </w:r>
    </w:p>
    <w:p w:rsidR="001063E6" w:rsidRPr="0053499F" w:rsidRDefault="001063E6" w:rsidP="00BA5DB3">
      <w:pPr>
        <w:pStyle w:val="NoSpacing"/>
        <w:jc w:val="both"/>
      </w:pPr>
      <w:r w:rsidRPr="0053499F">
        <w:t>(w nawiasach terminy w j. angielskim):</w:t>
      </w:r>
    </w:p>
    <w:p w:rsidR="001063E6" w:rsidRPr="0053499F" w:rsidRDefault="001063E6" w:rsidP="00BA5DB3">
      <w:pPr>
        <w:pStyle w:val="NoSpacing"/>
        <w:numPr>
          <w:ilvl w:val="0"/>
          <w:numId w:val="11"/>
        </w:numPr>
        <w:jc w:val="both"/>
      </w:pPr>
      <w:r w:rsidRPr="00704FBD">
        <w:rPr>
          <w:b/>
        </w:rPr>
        <w:t>ogniwo słoneczne</w:t>
      </w:r>
      <w:r w:rsidRPr="0053499F">
        <w:t xml:space="preserve"> (solar cell) - element półprzewodnikowy, w którym następuje konwersja energii promieniowania słonecznego (światła) w energię elektryczną w wyniku zjawiska fotowoltaicznego</w:t>
      </w:r>
    </w:p>
    <w:p w:rsidR="001063E6" w:rsidRPr="0053499F" w:rsidRDefault="001063E6" w:rsidP="00BA5DB3">
      <w:pPr>
        <w:pStyle w:val="NoSpacing"/>
        <w:numPr>
          <w:ilvl w:val="0"/>
          <w:numId w:val="11"/>
        </w:numPr>
        <w:jc w:val="both"/>
      </w:pPr>
      <w:r w:rsidRPr="00704FBD">
        <w:rPr>
          <w:b/>
        </w:rPr>
        <w:t xml:space="preserve">moduł </w:t>
      </w:r>
      <w:r w:rsidRPr="0053499F">
        <w:t>(module)–moduł fotowoltaiczny, układ połączonych szeregowo lub szeregowo-równolegle ogniw słonecznych. Zestaw fotoogniw jest umieszczony pomiędzy foliami przezroczystymi PET</w:t>
      </w:r>
      <w:r>
        <w:t xml:space="preserve"> </w:t>
      </w:r>
      <w:r w:rsidRPr="0053499F">
        <w:t>i</w:t>
      </w:r>
      <w:r>
        <w:t xml:space="preserve"> </w:t>
      </w:r>
      <w:r w:rsidRPr="0053499F">
        <w:t>EVA oraz szybą ze szkła hartowanego. Całość jest zamknięta w sztywnej, lekkiej ramie. W stosowanych rozwiązaniach praktycznych najmniejszy, pojedynczy element systemu fotowoltaicznego.</w:t>
      </w:r>
    </w:p>
    <w:p w:rsidR="001063E6" w:rsidRPr="0053499F" w:rsidRDefault="001063E6" w:rsidP="00BA5DB3">
      <w:pPr>
        <w:pStyle w:val="NoSpacing"/>
        <w:numPr>
          <w:ilvl w:val="0"/>
          <w:numId w:val="11"/>
        </w:numPr>
        <w:jc w:val="both"/>
      </w:pPr>
      <w:r w:rsidRPr="00704FBD">
        <w:rPr>
          <w:b/>
        </w:rPr>
        <w:t>szereg</w:t>
      </w:r>
      <w:r w:rsidRPr="0053499F">
        <w:t xml:space="preserve"> (string) – układ połączonych szeregowo modułów PV</w:t>
      </w:r>
    </w:p>
    <w:p w:rsidR="001063E6" w:rsidRPr="0053499F" w:rsidRDefault="001063E6" w:rsidP="00BA5DB3">
      <w:pPr>
        <w:pStyle w:val="NoSpacing"/>
        <w:numPr>
          <w:ilvl w:val="0"/>
          <w:numId w:val="11"/>
        </w:numPr>
        <w:jc w:val="both"/>
      </w:pPr>
      <w:r w:rsidRPr="00704FBD">
        <w:rPr>
          <w:b/>
        </w:rPr>
        <w:t xml:space="preserve">inwerter </w:t>
      </w:r>
      <w:r w:rsidRPr="0053499F">
        <w:t>(inverter) – falownik, urządzenie, którego podstawową funkcją jest zamiana prądu stałego (DC) generowanego przez moduły PV na prąd przemienny (AC) o napięciu i częstotliwości zgodnych z parametrami sieci OSD. Inwerter może zawierać także elektroniczny, programowalny układ sterujący oraz rozłącznik DC, oraz AC –współpracujący z przekaźnikiem kontroli faz, który działa jako zabezpieczenie przed pracą wyspową (rozłącza generator przy wykryciu zaniku fazy lub asymetrii).</w:t>
      </w:r>
    </w:p>
    <w:p w:rsidR="001063E6" w:rsidRDefault="001063E6" w:rsidP="00BA5DB3">
      <w:pPr>
        <w:pStyle w:val="NoSpacing"/>
        <w:numPr>
          <w:ilvl w:val="0"/>
          <w:numId w:val="11"/>
        </w:numPr>
        <w:jc w:val="both"/>
      </w:pPr>
      <w:r w:rsidRPr="00704FBD">
        <w:rPr>
          <w:b/>
        </w:rPr>
        <w:t>generator</w:t>
      </w:r>
      <w:r w:rsidRPr="0053499F">
        <w:t xml:space="preserve"> (array) – kompletny układ fotowoltaiczny, na który składają się szeregi modułów PV podłączone do inwertera sieciowego wraz z okablowaniem i zabezpieczeniami. System fotowoltaiczny może składać się z jednego lub kilku generatorów PV.</w:t>
      </w: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System fotowoltaiczny sieciowy (on-grid)</w:t>
      </w:r>
      <w:r>
        <w:t xml:space="preserve"> – zasada działania, wymagania.</w:t>
      </w:r>
    </w:p>
    <w:p w:rsidR="001063E6" w:rsidRPr="0053499F" w:rsidRDefault="001063E6" w:rsidP="00BA5DB3">
      <w:pPr>
        <w:pStyle w:val="NoSpacing"/>
        <w:jc w:val="both"/>
      </w:pPr>
      <w:r w:rsidRPr="0053499F">
        <w:t>Ogniwa słoneczne konwertują światło słoneczne na energię elektryczną, przy czym ich wydajność zależy od natężenia padającego światła słonecznego. Pojedynczy moduł wytwarza prąd stały o parametrach wg charakterystyki prądowo-napięciowej. Moduły łączy się w szeregi, które następnie przyłącza się równolegle do inwertera przekształcającego prąd stały na prąd przemienny o charakterystyce zgodnej ze standardem sieci elektroenergetycznej. Zarówno po stronie prąd stałego (DC) jak i przemiennego (AC) należy stosować zabezpieczenia przetężeniowe, zwarciowe, przeciwprzepięciowe oraz rozłączniki izolacyjne. System fotowoltaiczny jako mikroźródło wymaga ponadto automatycznego rozłączania w przypadku zaniku napięcia w sieci.</w:t>
      </w:r>
    </w:p>
    <w:p w:rsidR="001063E6" w:rsidRPr="0053499F" w:rsidRDefault="001063E6" w:rsidP="00BA5DB3">
      <w:pPr>
        <w:pStyle w:val="NoSpacing"/>
        <w:jc w:val="both"/>
      </w:pPr>
    </w:p>
    <w:p w:rsidR="001063E6" w:rsidRDefault="001063E6" w:rsidP="009308D8">
      <w:pPr>
        <w:pStyle w:val="NoSpacing"/>
        <w:jc w:val="both"/>
      </w:pPr>
      <w:r w:rsidRPr="0053499F">
        <w:t>W charakterystyce modułów podaje się moc maksymalną, a także napięcie i prąd maksymalnego punktu mocy. Ważnym parametrem jest także wartość prądu zwarcia, służąca do obliczania</w:t>
      </w:r>
      <w:r>
        <w:br/>
      </w:r>
      <w:r w:rsidRPr="0053499F">
        <w:t>zabezpieczeń przed niebezpiecznymi prądami wstecznymi mogącymi doprowadzić do uszkodzenia systemu (w systemach z większą ilością równolegle połączonych szeregów). Zagrożeniem dla działania systemu są częściowe zacienienia pojedynczych modułów, które przy nasłonecznieniu pozostałych prowadzą do powstawania tzw. hot spotów i w konsekwencji wypalenia zacienianych modułów. W celu wyeliminowania tego zagrożenia stosuje się diody mostkujące (by-pass) wbudowane do każdego modułu PV.</w:t>
      </w:r>
    </w:p>
    <w:p w:rsidR="001063E6" w:rsidRDefault="001063E6" w:rsidP="00704FBD">
      <w:pPr>
        <w:pStyle w:val="NoSpacing"/>
      </w:pPr>
    </w:p>
    <w:p w:rsidR="001063E6" w:rsidRDefault="001063E6" w:rsidP="00704FBD">
      <w:pPr>
        <w:pStyle w:val="NoSpacing"/>
      </w:pPr>
    </w:p>
    <w:p w:rsidR="001063E6" w:rsidRPr="00FD1D29" w:rsidRDefault="001063E6" w:rsidP="00BA5DB3">
      <w:pPr>
        <w:pStyle w:val="NoSpacing"/>
        <w:jc w:val="both"/>
        <w:rPr>
          <w:b/>
        </w:rPr>
      </w:pPr>
      <w:r w:rsidRPr="00FD1D29">
        <w:rPr>
          <w:b/>
        </w:rPr>
        <w:t>3.2</w:t>
      </w:r>
      <w:r>
        <w:rPr>
          <w:b/>
        </w:rPr>
        <w:t>.</w:t>
      </w:r>
      <w:r w:rsidRPr="00FD1D29">
        <w:rPr>
          <w:b/>
        </w:rPr>
        <w:t xml:space="preserve"> Rozwiązanie technologiczne</w:t>
      </w: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  <w:r>
        <w:t>W budynku projektuje się system fotowoltaiczny o sumarycznej mocy 3,18 kWp (PV1).</w:t>
      </w:r>
    </w:p>
    <w:p w:rsidR="001063E6" w:rsidRDefault="001063E6" w:rsidP="00BA5DB3">
      <w:pPr>
        <w:pStyle w:val="NoSpacing"/>
        <w:jc w:val="both"/>
      </w:pPr>
    </w:p>
    <w:p w:rsidR="001063E6" w:rsidRPr="0053499F" w:rsidRDefault="001063E6" w:rsidP="009E36B2">
      <w:pPr>
        <w:pStyle w:val="NoSpacing"/>
        <w:jc w:val="both"/>
      </w:pPr>
      <w:r w:rsidRPr="0053499F">
        <w:t xml:space="preserve">System </w:t>
      </w:r>
      <w:r>
        <w:t xml:space="preserve">PV1 </w:t>
      </w:r>
      <w:r w:rsidRPr="0053499F">
        <w:t xml:space="preserve">zaprojektowano w oparciu o technologię </w:t>
      </w:r>
      <w:r>
        <w:t>polikrystaliczną wykonania modułów</w:t>
      </w:r>
      <w:r w:rsidRPr="0053499F">
        <w:t xml:space="preserve"> o charakterystyce:</w:t>
      </w:r>
    </w:p>
    <w:p w:rsidR="001063E6" w:rsidRDefault="001063E6" w:rsidP="009E36B2">
      <w:pPr>
        <w:pStyle w:val="NoSpacing"/>
        <w:jc w:val="both"/>
      </w:pPr>
      <w:r>
        <w:rPr>
          <w:noProof/>
          <w:lang w:eastAsia="pl-PL"/>
        </w:rPr>
        <w:pict>
          <v:rect id="Prostokąt 10" o:spid="_x0000_s1026" style="position:absolute;left:0;text-align:left;margin-left:287.65pt;margin-top:-3.35pt;width:98.5pt;height:450.7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" filled="f" fillcolor="black" strokecolor="red" strokeweight="3pt">
            <v:shadow on="t" color="#7f7f7f" opacity=".5" offset="1pt"/>
          </v:rect>
        </w:pict>
      </w:r>
      <w:r w:rsidRPr="00221536">
        <w:rPr>
          <w:noProof/>
          <w:lang w:eastAsia="pl-PL"/>
        </w:rPr>
        <w:pict>
          <v:shape id="Obraz 16" o:spid="_x0000_i1038" type="#_x0000_t75" style="width:394.5pt;height:447pt;visibility:visible">
            <v:imagedata r:id="rId21" o:title=""/>
          </v:shape>
        </w:pict>
      </w:r>
    </w:p>
    <w:p w:rsidR="001063E6" w:rsidRPr="0053499F" w:rsidRDefault="001063E6" w:rsidP="00704FBD">
      <w:pPr>
        <w:pStyle w:val="NoSpacing"/>
      </w:pPr>
      <w:r w:rsidRPr="00221536">
        <w:rPr>
          <w:noProof/>
          <w:lang w:eastAsia="pl-PL"/>
        </w:rPr>
        <w:pict>
          <v:shape id="Obraz 18" o:spid="_x0000_i1039" type="#_x0000_t75" style="width:397.5pt;height:395.5pt;visibility:visible">
            <v:imagedata r:id="rId22" o:title=""/>
          </v:shape>
        </w:pict>
      </w:r>
    </w:p>
    <w:p w:rsidR="001063E6" w:rsidRPr="0053499F" w:rsidRDefault="001063E6" w:rsidP="0040568C">
      <w:pPr>
        <w:pStyle w:val="NoSpacing"/>
        <w:jc w:val="center"/>
      </w:pPr>
    </w:p>
    <w:p w:rsidR="001063E6" w:rsidRDefault="001063E6" w:rsidP="00704FBD">
      <w:pPr>
        <w:pStyle w:val="NoSpacing"/>
      </w:pPr>
    </w:p>
    <w:p w:rsidR="001063E6" w:rsidRPr="0053499F" w:rsidRDefault="001063E6" w:rsidP="00704FBD">
      <w:pPr>
        <w:pStyle w:val="NoSpacing"/>
      </w:pPr>
      <w:r>
        <w:t>Parametry podane dla STC: Nasłonecznienie 1000W/m2, Temperatura ogniwa 25° C, AM 1.5</w:t>
      </w:r>
    </w:p>
    <w:p w:rsidR="001063E6" w:rsidRDefault="001063E6">
      <w:r>
        <w:br w:type="page"/>
      </w:r>
    </w:p>
    <w:p w:rsidR="001063E6" w:rsidRPr="0053499F" w:rsidRDefault="001063E6" w:rsidP="00704FBD">
      <w:pPr>
        <w:pStyle w:val="NoSpacing"/>
      </w:pPr>
      <w:r>
        <w:t>W</w:t>
      </w:r>
      <w:r w:rsidRPr="0053499F">
        <w:t>ymiary modułu:</w:t>
      </w:r>
    </w:p>
    <w:p w:rsidR="001063E6" w:rsidRPr="0053499F" w:rsidRDefault="001063E6" w:rsidP="00704FBD">
      <w:pPr>
        <w:pStyle w:val="NoSpacing"/>
      </w:pPr>
      <w:r w:rsidRPr="00221536">
        <w:rPr>
          <w:noProof/>
          <w:lang w:eastAsia="pl-PL"/>
        </w:rPr>
        <w:pict>
          <v:shape id="Obraz 5" o:spid="_x0000_i1040" type="#_x0000_t75" style="width:348pt;height:579.5pt;visibility:visible">
            <v:imagedata r:id="rId23" o:title=""/>
          </v:shape>
        </w:pict>
      </w:r>
    </w:p>
    <w:p w:rsidR="001063E6" w:rsidRDefault="001063E6" w:rsidP="00704FBD">
      <w:pPr>
        <w:pStyle w:val="NoSpacing"/>
      </w:pPr>
    </w:p>
    <w:p w:rsidR="001063E6" w:rsidRDefault="001063E6" w:rsidP="00704FBD">
      <w:pPr>
        <w:pStyle w:val="NoSpacing"/>
      </w:pPr>
    </w:p>
    <w:p w:rsidR="001063E6" w:rsidRDefault="001063E6" w:rsidP="00704FBD">
      <w:pPr>
        <w:pStyle w:val="NoSpacing"/>
      </w:pPr>
    </w:p>
    <w:p w:rsidR="001063E6" w:rsidRDefault="001063E6" w:rsidP="00704FBD">
      <w:pPr>
        <w:pStyle w:val="NoSpacing"/>
      </w:pPr>
    </w:p>
    <w:p w:rsidR="001063E6" w:rsidRDefault="001063E6" w:rsidP="00704FBD">
      <w:pPr>
        <w:pStyle w:val="NoSpacing"/>
      </w:pPr>
    </w:p>
    <w:p w:rsidR="001063E6" w:rsidRDefault="001063E6" w:rsidP="00704FBD">
      <w:pPr>
        <w:pStyle w:val="NoSpacing"/>
      </w:pPr>
    </w:p>
    <w:p w:rsidR="001063E6" w:rsidRPr="0053499F" w:rsidRDefault="001063E6" w:rsidP="00704FBD">
      <w:pPr>
        <w:pStyle w:val="NoSpacing"/>
      </w:pPr>
    </w:p>
    <w:p w:rsidR="001063E6" w:rsidRPr="0053499F" w:rsidRDefault="001063E6" w:rsidP="00704FBD">
      <w:pPr>
        <w:pStyle w:val="NoSpacing"/>
      </w:pPr>
      <w:r w:rsidRPr="0053499F">
        <w:t>Charakterystyka prądowo-napięciowa</w:t>
      </w:r>
      <w:r>
        <w:t xml:space="preserve"> </w:t>
      </w:r>
      <w:r w:rsidRPr="0053499F">
        <w:t>:</w:t>
      </w:r>
    </w:p>
    <w:p w:rsidR="001063E6" w:rsidRPr="0053499F" w:rsidRDefault="001063E6" w:rsidP="00704FBD">
      <w:pPr>
        <w:pStyle w:val="NoSpacing"/>
      </w:pPr>
      <w:r>
        <w:t xml:space="preserve"> </w:t>
      </w:r>
    </w:p>
    <w:p w:rsidR="001063E6" w:rsidRDefault="001063E6" w:rsidP="009B3866">
      <w:pPr>
        <w:pStyle w:val="NoSpacing"/>
        <w:keepNext/>
      </w:pPr>
      <w:r w:rsidRPr="00221536">
        <w:rPr>
          <w:noProof/>
          <w:lang w:eastAsia="pl-PL"/>
        </w:rPr>
        <w:pict>
          <v:shape id="Obraz 297" o:spid="_x0000_i1041" type="#_x0000_t75" style="width:282pt;height:217pt;visibility:visible">
            <v:imagedata r:id="rId24" o:title=""/>
          </v:shape>
        </w:pict>
      </w:r>
    </w:p>
    <w:p w:rsidR="001063E6" w:rsidRDefault="001063E6" w:rsidP="009B3866">
      <w:pPr>
        <w:pStyle w:val="NoSpacing"/>
        <w:keepNext/>
      </w:pPr>
      <w:r w:rsidRPr="00221536">
        <w:rPr>
          <w:noProof/>
          <w:lang w:eastAsia="pl-PL"/>
        </w:rPr>
        <w:pict>
          <v:shape id="Obraz 7" o:spid="_x0000_i1042" type="#_x0000_t75" style="width:281.5pt;height:194.5pt;visibility:visible">
            <v:imagedata r:id="rId25" o:title=""/>
          </v:shape>
        </w:pict>
      </w:r>
    </w:p>
    <w:p w:rsidR="001063E6" w:rsidRPr="0053499F" w:rsidRDefault="001063E6" w:rsidP="00704FBD">
      <w:pPr>
        <w:pStyle w:val="NoSpacing"/>
      </w:pPr>
    </w:p>
    <w:p w:rsidR="001063E6" w:rsidRPr="0053499F" w:rsidRDefault="001063E6" w:rsidP="00704FBD">
      <w:pPr>
        <w:pStyle w:val="NoSpacing"/>
      </w:pPr>
    </w:p>
    <w:p w:rsidR="001063E6" w:rsidRPr="0053499F" w:rsidRDefault="001063E6" w:rsidP="00704FBD">
      <w:pPr>
        <w:pStyle w:val="NoSpacing"/>
      </w:pPr>
      <w:r w:rsidRPr="0053499F">
        <w:t>Podstawowe dane systemu:</w:t>
      </w:r>
    </w:p>
    <w:p w:rsidR="001063E6" w:rsidRPr="0053499F" w:rsidRDefault="001063E6" w:rsidP="00704FBD">
      <w:pPr>
        <w:pStyle w:val="NoSpacing"/>
      </w:pPr>
    </w:p>
    <w:tbl>
      <w:tblPr>
        <w:tblW w:w="0" w:type="auto"/>
        <w:tblLook w:val="00A0"/>
      </w:tblPr>
      <w:tblGrid>
        <w:gridCol w:w="4606"/>
        <w:gridCol w:w="4606"/>
      </w:tblGrid>
      <w:tr w:rsidR="001063E6" w:rsidRPr="001A3476" w:rsidTr="001A3476">
        <w:tc>
          <w:tcPr>
            <w:tcW w:w="4606" w:type="dxa"/>
          </w:tcPr>
          <w:p w:rsidR="001063E6" w:rsidRPr="001A3476" w:rsidRDefault="001063E6" w:rsidP="00AC440D">
            <w:pPr>
              <w:pStyle w:val="NoSpacing"/>
              <w:rPr>
                <w:b/>
              </w:rPr>
            </w:pP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PV1</w:t>
            </w: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Typ modułów</w:t>
            </w:r>
          </w:p>
        </w:tc>
        <w:tc>
          <w:tcPr>
            <w:tcW w:w="4606" w:type="dxa"/>
          </w:tcPr>
          <w:p w:rsidR="001063E6" w:rsidRPr="001A3476" w:rsidRDefault="001063E6" w:rsidP="00251E0E">
            <w:pPr>
              <w:pStyle w:val="NoSpacing"/>
            </w:pPr>
            <w:r w:rsidRPr="001A3476">
              <w:t>Polikrystaliczne, 265 Wp</w:t>
            </w: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Producent</w:t>
            </w: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WEJŚCIE A</w:t>
            </w: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  <w:rPr>
                <w:highlight w:val="yellow"/>
              </w:rPr>
            </w:pP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Liczba modułów PV w szeregu</w:t>
            </w:r>
          </w:p>
        </w:tc>
        <w:tc>
          <w:tcPr>
            <w:tcW w:w="4606" w:type="dxa"/>
          </w:tcPr>
          <w:p w:rsidR="001063E6" w:rsidRPr="001A3476" w:rsidRDefault="001063E6" w:rsidP="008E0B9D">
            <w:pPr>
              <w:pStyle w:val="NoSpacing"/>
            </w:pPr>
            <w:r w:rsidRPr="001A3476">
              <w:t>12</w:t>
            </w: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Liczba szeregów modułów</w:t>
            </w: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1</w:t>
            </w: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WEJŚCIE B</w:t>
            </w: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934024">
            <w:pPr>
              <w:pStyle w:val="NoSpacing"/>
            </w:pPr>
            <w:r w:rsidRPr="001A3476">
              <w:t>Nie używane</w:t>
            </w:r>
          </w:p>
        </w:tc>
        <w:tc>
          <w:tcPr>
            <w:tcW w:w="4606" w:type="dxa"/>
          </w:tcPr>
          <w:p w:rsidR="001063E6" w:rsidRPr="001A3476" w:rsidRDefault="001063E6" w:rsidP="00BE5143">
            <w:pPr>
              <w:pStyle w:val="NoSpacing"/>
            </w:pP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934024">
            <w:pPr>
              <w:pStyle w:val="NoSpacing"/>
            </w:pP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Całkowita liczba modułów</w:t>
            </w:r>
          </w:p>
        </w:tc>
        <w:tc>
          <w:tcPr>
            <w:tcW w:w="4606" w:type="dxa"/>
          </w:tcPr>
          <w:p w:rsidR="001063E6" w:rsidRPr="001A3476" w:rsidRDefault="001063E6" w:rsidP="00BE5143">
            <w:pPr>
              <w:pStyle w:val="NoSpacing"/>
            </w:pPr>
            <w:r w:rsidRPr="001A3476">
              <w:t>12</w:t>
            </w: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Moc znamionowa systemu @ STC</w:t>
            </w: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3,18 kWp</w:t>
            </w: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Inwerter</w:t>
            </w:r>
          </w:p>
        </w:tc>
        <w:tc>
          <w:tcPr>
            <w:tcW w:w="4606" w:type="dxa"/>
          </w:tcPr>
          <w:p w:rsidR="001063E6" w:rsidRPr="001A3476" w:rsidRDefault="001063E6" w:rsidP="00BA5080">
            <w:pPr>
              <w:pStyle w:val="NoSpacing"/>
              <w:rPr>
                <w:lang w:val="en-GB"/>
              </w:rPr>
            </w:pPr>
            <w:r w:rsidRPr="001A3476">
              <w:rPr>
                <w:lang w:val="en-GB"/>
              </w:rPr>
              <w:t>3000W, trójfazowy</w:t>
            </w:r>
          </w:p>
        </w:tc>
      </w:tr>
      <w:tr w:rsidR="001063E6" w:rsidRPr="001A3476" w:rsidTr="001A3476"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Ilość inwerterów</w:t>
            </w: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1</w:t>
            </w:r>
          </w:p>
        </w:tc>
      </w:tr>
      <w:tr w:rsidR="001063E6" w:rsidRPr="001A3476" w:rsidTr="001A3476">
        <w:trPr>
          <w:trHeight w:val="66"/>
        </w:trPr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  <w:r w:rsidRPr="001A3476">
              <w:t>Producent</w:t>
            </w:r>
          </w:p>
        </w:tc>
        <w:tc>
          <w:tcPr>
            <w:tcW w:w="4606" w:type="dxa"/>
          </w:tcPr>
          <w:p w:rsidR="001063E6" w:rsidRPr="001A3476" w:rsidRDefault="001063E6" w:rsidP="00704FBD">
            <w:pPr>
              <w:pStyle w:val="NoSpacing"/>
            </w:pPr>
          </w:p>
        </w:tc>
      </w:tr>
    </w:tbl>
    <w:p w:rsidR="001063E6" w:rsidRDefault="001063E6" w:rsidP="00704FBD">
      <w:pPr>
        <w:pStyle w:val="NoSpacing"/>
      </w:pPr>
    </w:p>
    <w:p w:rsidR="001063E6" w:rsidRPr="000D4573" w:rsidRDefault="001063E6" w:rsidP="000A1D06">
      <w:pPr>
        <w:pStyle w:val="NoSpacing"/>
        <w:numPr>
          <w:ilvl w:val="1"/>
          <w:numId w:val="7"/>
        </w:numPr>
        <w:jc w:val="both"/>
        <w:rPr>
          <w:b/>
        </w:rPr>
      </w:pPr>
      <w:r w:rsidRPr="000D4573">
        <w:rPr>
          <w:b/>
        </w:rPr>
        <w:t xml:space="preserve">Dobór </w:t>
      </w:r>
      <w:r>
        <w:rPr>
          <w:b/>
        </w:rPr>
        <w:t xml:space="preserve">inwerterów, </w:t>
      </w:r>
      <w:r w:rsidRPr="000D4573">
        <w:rPr>
          <w:b/>
        </w:rPr>
        <w:t>zabezpieczeń, okablowania i urządzeń</w:t>
      </w:r>
      <w:r>
        <w:rPr>
          <w:b/>
        </w:rPr>
        <w:t>,</w:t>
      </w:r>
      <w:r w:rsidRPr="000D4573">
        <w:rPr>
          <w:b/>
        </w:rPr>
        <w:t xml:space="preserve"> zabezpieczenia zwarciowe i przetężeniowe DC</w:t>
      </w:r>
    </w:p>
    <w:p w:rsidR="001063E6" w:rsidRPr="0053499F" w:rsidRDefault="001063E6" w:rsidP="000A1D06">
      <w:pPr>
        <w:pStyle w:val="NoSpacing"/>
        <w:jc w:val="both"/>
      </w:pPr>
    </w:p>
    <w:p w:rsidR="001063E6" w:rsidRPr="00FD1D29" w:rsidRDefault="001063E6" w:rsidP="000A1D06">
      <w:pPr>
        <w:pStyle w:val="NoSpacing"/>
        <w:jc w:val="both"/>
        <w:rPr>
          <w:u w:val="single"/>
        </w:rPr>
      </w:pPr>
      <w:r w:rsidRPr="00FD1D29">
        <w:rPr>
          <w:u w:val="single"/>
        </w:rPr>
        <w:t>zabezpieczenia zwarciowe</w:t>
      </w:r>
    </w:p>
    <w:p w:rsidR="001063E6" w:rsidRPr="0053499F" w:rsidRDefault="001063E6" w:rsidP="000A1D06">
      <w:pPr>
        <w:pStyle w:val="NoSpacing"/>
        <w:jc w:val="both"/>
      </w:pPr>
      <w:r w:rsidRPr="0053499F">
        <w:t>Jako zabezpieczenia po str</w:t>
      </w:r>
      <w:r>
        <w:t>onie AC należy stosować łącznik instalacyjny nadprądowy</w:t>
      </w:r>
      <w:r w:rsidRPr="0053499F">
        <w:t xml:space="preserve"> </w:t>
      </w:r>
      <w:r>
        <w:t xml:space="preserve">o charakterystyce B – wyłącznik S303 B6 </w:t>
      </w:r>
      <w:r w:rsidRPr="0053499F">
        <w:t>.</w:t>
      </w:r>
    </w:p>
    <w:p w:rsidR="001063E6" w:rsidRPr="0053499F" w:rsidRDefault="001063E6" w:rsidP="000A1D06">
      <w:pPr>
        <w:pStyle w:val="NoSpacing"/>
        <w:jc w:val="both"/>
      </w:pPr>
    </w:p>
    <w:p w:rsidR="001063E6" w:rsidRPr="00FD1D29" w:rsidRDefault="001063E6" w:rsidP="000A1D06">
      <w:pPr>
        <w:pStyle w:val="NoSpacing"/>
        <w:jc w:val="both"/>
        <w:rPr>
          <w:u w:val="single"/>
        </w:rPr>
      </w:pPr>
      <w:r w:rsidRPr="00FD1D29">
        <w:rPr>
          <w:u w:val="single"/>
        </w:rPr>
        <w:t>zabezpieczenia przeciwprzepięciowe</w:t>
      </w:r>
    </w:p>
    <w:p w:rsidR="001063E6" w:rsidRDefault="001063E6" w:rsidP="0042034A">
      <w:pPr>
        <w:pStyle w:val="NoSpacing"/>
        <w:jc w:val="both"/>
      </w:pPr>
      <w:r>
        <w:t>Zarówno po stronie AC jak i DC należy zastosować ochronniki przeciwprzepięciowe. Po stronie AC ogranicznik przepięć  T</w:t>
      </w:r>
      <w:r w:rsidRPr="000D4573">
        <w:t xml:space="preserve">yp </w:t>
      </w:r>
      <w:r>
        <w:t>1+</w:t>
      </w:r>
      <w:r w:rsidRPr="000D4573">
        <w:t>2 (</w:t>
      </w:r>
      <w:r>
        <w:t>T1+</w:t>
      </w:r>
      <w:r w:rsidRPr="000D4573">
        <w:t xml:space="preserve">T2, dawna kl. </w:t>
      </w:r>
      <w:r>
        <w:t>B+</w:t>
      </w:r>
      <w:r w:rsidRPr="000D4573">
        <w:t xml:space="preserve">C) zgodnie </w:t>
      </w:r>
      <w:r>
        <w:t>ze schematem ideowym zasilania</w:t>
      </w:r>
      <w:r w:rsidRPr="000D4573">
        <w:t>.</w:t>
      </w:r>
    </w:p>
    <w:p w:rsidR="001063E6" w:rsidRPr="0053499F" w:rsidRDefault="001063E6" w:rsidP="0042034A">
      <w:pPr>
        <w:pStyle w:val="NoSpacing"/>
        <w:jc w:val="both"/>
      </w:pPr>
      <w:r>
        <w:t xml:space="preserve">Strona DC zabezpieczona będzie poprzez ochronniki wbudowane w inwerter. </w:t>
      </w:r>
      <w:r w:rsidRPr="000D4573">
        <w:t>Szczegółowe zasady stosowania ochrony przeciwprzepięciowej podano poniżej w punkcie</w:t>
      </w:r>
      <w:r>
        <w:t xml:space="preserve"> pt. </w:t>
      </w:r>
      <w:r w:rsidRPr="0053499F">
        <w:t>ochrona przeciwprzepięciow</w:t>
      </w:r>
      <w:r>
        <w:t>a</w:t>
      </w:r>
      <w:r w:rsidRPr="0053499F">
        <w:t>.</w:t>
      </w:r>
    </w:p>
    <w:p w:rsidR="001063E6" w:rsidRPr="0053499F" w:rsidRDefault="001063E6" w:rsidP="000A1D06">
      <w:pPr>
        <w:pStyle w:val="NoSpacing"/>
        <w:jc w:val="both"/>
      </w:pPr>
    </w:p>
    <w:p w:rsidR="001063E6" w:rsidRPr="00FD1D29" w:rsidRDefault="001063E6" w:rsidP="000A1D06">
      <w:pPr>
        <w:pStyle w:val="NoSpacing"/>
        <w:jc w:val="both"/>
        <w:rPr>
          <w:u w:val="single"/>
        </w:rPr>
      </w:pPr>
      <w:r w:rsidRPr="00FD1D29">
        <w:rPr>
          <w:u w:val="single"/>
        </w:rPr>
        <w:t>rozłączniki</w:t>
      </w:r>
    </w:p>
    <w:p w:rsidR="001063E6" w:rsidRPr="0053499F" w:rsidRDefault="001063E6" w:rsidP="000A1D06">
      <w:pPr>
        <w:pStyle w:val="NoSpacing"/>
        <w:jc w:val="both"/>
      </w:pPr>
      <w:r w:rsidRPr="0053499F">
        <w:t xml:space="preserve">Zarówno po stronie DC jak i AC należy zastosować rozłączniki izolacyjne do izolacyjnego rozłączania wszystkich biegunów instalacji (przerwa zestykowa min. 1,5mm oraz wytrzymałość na napięcie udarowe 2500V). </w:t>
      </w:r>
      <w:r>
        <w:t xml:space="preserve">Po stronie AC funkcję tę pełnić będzie wyłącznik nadprądowy S303 B6. Strona DC rozłączana będzie przez rozłącznik wbudowany w inwerter. </w:t>
      </w:r>
    </w:p>
    <w:p w:rsidR="001063E6" w:rsidRPr="0053499F" w:rsidRDefault="001063E6" w:rsidP="000A1D06">
      <w:pPr>
        <w:pStyle w:val="NoSpacing"/>
        <w:jc w:val="both"/>
      </w:pPr>
    </w:p>
    <w:p w:rsidR="001063E6" w:rsidRPr="00FD1D29" w:rsidRDefault="001063E6" w:rsidP="000A1D06">
      <w:pPr>
        <w:pStyle w:val="NoSpacing"/>
        <w:jc w:val="both"/>
        <w:rPr>
          <w:u w:val="single"/>
        </w:rPr>
      </w:pPr>
      <w:r w:rsidRPr="00FD1D29">
        <w:rPr>
          <w:u w:val="single"/>
        </w:rPr>
        <w:t>inwerter</w:t>
      </w:r>
    </w:p>
    <w:p w:rsidR="001063E6" w:rsidRPr="0053499F" w:rsidRDefault="001063E6" w:rsidP="000A1D06">
      <w:pPr>
        <w:pStyle w:val="NoSpacing"/>
        <w:jc w:val="both"/>
      </w:pPr>
      <w:r w:rsidRPr="0053499F">
        <w:t>Dla systemu dobrano następujące urządzenia</w:t>
      </w:r>
      <w:r>
        <w:t xml:space="preserve"> o parametrach</w:t>
      </w:r>
      <w:r w:rsidRPr="0053499F">
        <w:t>:</w:t>
      </w:r>
    </w:p>
    <w:p w:rsidR="001063E6" w:rsidRPr="0053499F" w:rsidRDefault="001063E6" w:rsidP="00BA5DB3">
      <w:pPr>
        <w:pStyle w:val="NoSpacing"/>
        <w:jc w:val="both"/>
      </w:pPr>
    </w:p>
    <w:p w:rsidR="001063E6" w:rsidRPr="00063004" w:rsidRDefault="001063E6" w:rsidP="00BA5DB3">
      <w:pPr>
        <w:pStyle w:val="NoSpacing"/>
        <w:jc w:val="both"/>
      </w:pPr>
      <w:r>
        <w:t xml:space="preserve">Generator PV1 </w:t>
      </w:r>
    </w:p>
    <w:p w:rsidR="001063E6" w:rsidRPr="00063004" w:rsidRDefault="001063E6" w:rsidP="00186E0C">
      <w:pPr>
        <w:pStyle w:val="NoSpacing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345"/>
        <w:gridCol w:w="2867"/>
      </w:tblGrid>
      <w:tr w:rsidR="001063E6" w:rsidRPr="001A3476" w:rsidTr="001A3476">
        <w:tc>
          <w:tcPr>
            <w:tcW w:w="6345" w:type="dxa"/>
          </w:tcPr>
          <w:p w:rsidR="001063E6" w:rsidRPr="001A3476" w:rsidRDefault="001063E6" w:rsidP="00DB1361">
            <w:pPr>
              <w:pStyle w:val="NoSpacing"/>
            </w:pPr>
            <w:r w:rsidRPr="001A3476">
              <w:t>Wejście (DC)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 xml:space="preserve">Maks. moc DC (przy cos </w:t>
            </w:r>
            <w:r w:rsidRPr="001A3476">
              <w:rPr>
                <w:lang w:val="en-GB"/>
              </w:rPr>
              <w:t>ϕ</w:t>
            </w:r>
            <w:r w:rsidRPr="001A3476">
              <w:t xml:space="preserve"> = 1)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Maks. napięcie wejściowe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Zakres napięcia MPP / znamionowe napięcie wejściowe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Min. / początkowe napięcie wejściowe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Maks. prąd wejściowy wejście A / wejście B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Maks. prąd wejściowy na string wejście A2/ wejście B2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Liczba niezależnych wejść MPP / stringów na wejście MPP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Wyjście (AC)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Moc znamionowa (przy 400 V, 50 Hz)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Maks. moc pozorna AC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Napięcie znamionowe AC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Zakres napięcia znamionowego AC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Częstotliwość sieci AC / zakres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Znamionowa częstotliwość sieci / znamionowe napięcie sieci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Maks. prąd wyjściowy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Współczynnik mocy przy mocy znamionowej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Regulowany współczynnik przesuwu fazowego</w:t>
            </w:r>
          </w:p>
          <w:p w:rsidR="001063E6" w:rsidRPr="001A3476" w:rsidRDefault="001063E6" w:rsidP="00DB1361">
            <w:pPr>
              <w:pStyle w:val="NoSpacing"/>
            </w:pPr>
          </w:p>
          <w:p w:rsidR="001063E6" w:rsidRPr="001A3476" w:rsidRDefault="001063E6" w:rsidP="00DB1361">
            <w:pPr>
              <w:pStyle w:val="NoSpacing"/>
            </w:pPr>
            <w:r w:rsidRPr="001A3476">
              <w:t>Liczba faz zasilających / podłączonych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Maks. sprawność / sprawność Euro-eta</w:t>
            </w:r>
          </w:p>
        </w:tc>
        <w:tc>
          <w:tcPr>
            <w:tcW w:w="2867" w:type="dxa"/>
          </w:tcPr>
          <w:p w:rsidR="001063E6" w:rsidRPr="001A3476" w:rsidRDefault="001063E6" w:rsidP="00DB1361">
            <w:pPr>
              <w:pStyle w:val="NoSpacing"/>
            </w:pPr>
          </w:p>
          <w:p w:rsidR="001063E6" w:rsidRPr="001A3476" w:rsidRDefault="001063E6" w:rsidP="00DB1361">
            <w:pPr>
              <w:pStyle w:val="NoSpacing"/>
            </w:pPr>
            <w:r w:rsidRPr="001A3476">
              <w:t>3500 W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1000 V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250V – 800 V / 600 V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150V / 200 V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27 A / 16,5 A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27 A / 16,5 A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1/ A:2; B:1</w:t>
            </w:r>
          </w:p>
          <w:p w:rsidR="001063E6" w:rsidRPr="001A3476" w:rsidRDefault="001063E6" w:rsidP="00DB1361">
            <w:pPr>
              <w:pStyle w:val="NoSpacing"/>
            </w:pPr>
          </w:p>
          <w:p w:rsidR="001063E6" w:rsidRPr="001A3476" w:rsidRDefault="001063E6" w:rsidP="00DB1361">
            <w:pPr>
              <w:pStyle w:val="NoSpacing"/>
            </w:pPr>
            <w:r w:rsidRPr="001A3476">
              <w:t>3000 W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3000 VA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3 / N / PE; 400 V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180 V – 280 V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50 Hz, 60 Hz / -5 Hz … +5 Hz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50 Hz / 230 V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5,3  A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1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 xml:space="preserve">0,85 przewzbudzenie </w:t>
            </w:r>
          </w:p>
          <w:p w:rsidR="001063E6" w:rsidRPr="001A3476" w:rsidRDefault="001063E6" w:rsidP="00DB1361">
            <w:pPr>
              <w:pStyle w:val="NoSpacing"/>
            </w:pPr>
            <w:r w:rsidRPr="001A3476">
              <w:t>1 niedowzbudzenie</w:t>
            </w:r>
          </w:p>
          <w:p w:rsidR="001063E6" w:rsidRPr="001A3476" w:rsidRDefault="001063E6" w:rsidP="00DB1361">
            <w:pPr>
              <w:pStyle w:val="NoSpacing"/>
              <w:rPr>
                <w:lang w:val="en-GB"/>
              </w:rPr>
            </w:pPr>
            <w:r w:rsidRPr="001A3476">
              <w:rPr>
                <w:lang w:val="en-GB"/>
              </w:rPr>
              <w:t>3/ 3</w:t>
            </w:r>
          </w:p>
          <w:p w:rsidR="001063E6" w:rsidRPr="001A3476" w:rsidRDefault="001063E6" w:rsidP="004A2315">
            <w:pPr>
              <w:pStyle w:val="NoSpacing"/>
              <w:rPr>
                <w:lang w:val="en-GB"/>
              </w:rPr>
            </w:pPr>
            <w:r w:rsidRPr="001A3476">
              <w:rPr>
                <w:lang w:val="en-GB"/>
              </w:rPr>
              <w:t>98% / 97,5%</w:t>
            </w:r>
          </w:p>
        </w:tc>
      </w:tr>
    </w:tbl>
    <w:p w:rsidR="001063E6" w:rsidRDefault="001063E6" w:rsidP="00BA5DB3">
      <w:pPr>
        <w:pStyle w:val="NoSpacing"/>
        <w:jc w:val="both"/>
      </w:pPr>
    </w:p>
    <w:p w:rsidR="001063E6" w:rsidRPr="00962BFA" w:rsidRDefault="001063E6" w:rsidP="00290A34">
      <w:pPr>
        <w:pStyle w:val="NoSpacing"/>
        <w:rPr>
          <w:b/>
        </w:rPr>
      </w:pPr>
      <w:r w:rsidRPr="0053499F">
        <w:t>W zależności od modelu inwerter może łączyć także funkcję rozłącznika DC, , zabezpieczeń AC, czy rozłącznika AC z zabezpieczeniem przeciwko pracy wyspowej (zamiast oddzielnego przekaźnika napięciowego). Realizowanie dodatkowych funkcji można uznać za skuteczne, jeżeli inwerter spełnia wymagania podane przy zastępowanych urządzeniach.</w:t>
      </w:r>
      <w:r>
        <w:t xml:space="preserve"> </w:t>
      </w:r>
      <w:r>
        <w:br/>
      </w:r>
      <w:r>
        <w:br/>
      </w:r>
      <w:r w:rsidRPr="00962BFA">
        <w:rPr>
          <w:b/>
        </w:rPr>
        <w:t xml:space="preserve">Roczna szacowana produkcja energii na zaciskach inwertera wynosi </w:t>
      </w:r>
      <w:r>
        <w:rPr>
          <w:b/>
          <w:u w:val="single"/>
        </w:rPr>
        <w:t xml:space="preserve">2989 </w:t>
      </w:r>
      <w:r w:rsidRPr="00962BFA">
        <w:rPr>
          <w:b/>
          <w:u w:val="single"/>
        </w:rPr>
        <w:t>kWh</w:t>
      </w:r>
      <w:r>
        <w:rPr>
          <w:b/>
          <w:u w:val="single"/>
        </w:rPr>
        <w:t>.</w:t>
      </w:r>
    </w:p>
    <w:p w:rsidR="001063E6" w:rsidRPr="0053499F" w:rsidRDefault="001063E6" w:rsidP="00BA5DB3">
      <w:pPr>
        <w:pStyle w:val="NoSpacing"/>
        <w:jc w:val="both"/>
      </w:pPr>
    </w:p>
    <w:p w:rsidR="001063E6" w:rsidRPr="006708BC" w:rsidRDefault="001063E6" w:rsidP="00BA5DB3">
      <w:pPr>
        <w:pStyle w:val="NoSpacing"/>
        <w:jc w:val="both"/>
      </w:pPr>
      <w:r w:rsidRPr="006708BC">
        <w:t>Pozostałe urządzenia</w:t>
      </w:r>
    </w:p>
    <w:p w:rsidR="001063E6" w:rsidRDefault="001063E6" w:rsidP="00BA5DB3">
      <w:pPr>
        <w:pStyle w:val="NoSpacing"/>
        <w:jc w:val="both"/>
        <w:rPr>
          <w:b/>
        </w:rPr>
      </w:pPr>
    </w:p>
    <w:p w:rsidR="001063E6" w:rsidRPr="006708BC" w:rsidRDefault="001063E6" w:rsidP="00BA5DB3">
      <w:pPr>
        <w:pStyle w:val="NoSpacing"/>
        <w:jc w:val="both"/>
        <w:rPr>
          <w:u w:val="single"/>
        </w:rPr>
      </w:pPr>
      <w:r w:rsidRPr="006708BC">
        <w:rPr>
          <w:u w:val="single"/>
        </w:rPr>
        <w:t>licznik wyprodukowanej energii</w:t>
      </w:r>
    </w:p>
    <w:p w:rsidR="001063E6" w:rsidRDefault="001063E6" w:rsidP="00BA5DB3">
      <w:pPr>
        <w:pStyle w:val="NoSpacing"/>
        <w:jc w:val="both"/>
      </w:pPr>
      <w:r>
        <w:t>Inwertery wyposażone są w wyświetlacze na których wyświetlane są m.in. informacje o produkcji energii.</w:t>
      </w:r>
    </w:p>
    <w:p w:rsidR="001063E6" w:rsidRPr="0053499F" w:rsidRDefault="001063E6" w:rsidP="00BA5DB3">
      <w:pPr>
        <w:pStyle w:val="NoSpacing"/>
        <w:jc w:val="both"/>
      </w:pPr>
    </w:p>
    <w:p w:rsidR="001063E6" w:rsidRPr="00FD1D29" w:rsidRDefault="001063E6" w:rsidP="00BA5DB3">
      <w:pPr>
        <w:pStyle w:val="NoSpacing"/>
        <w:jc w:val="both"/>
        <w:rPr>
          <w:u w:val="single"/>
        </w:rPr>
      </w:pPr>
      <w:r w:rsidRPr="00FD1D29">
        <w:rPr>
          <w:u w:val="single"/>
        </w:rPr>
        <w:t>przewody</w:t>
      </w:r>
    </w:p>
    <w:p w:rsidR="001063E6" w:rsidRPr="0053499F" w:rsidRDefault="001063E6" w:rsidP="00BA5DB3">
      <w:pPr>
        <w:pStyle w:val="NoSpacing"/>
        <w:jc w:val="both"/>
      </w:pPr>
      <w:r w:rsidRPr="0053499F">
        <w:t>Do łączenia szeregowego modułów należy stosować kable jednożyłowe giętkie w specjalnej izolacji do stosowania w systemach fotowoltaicznych.</w:t>
      </w:r>
      <w:r>
        <w:t xml:space="preserve"> </w:t>
      </w:r>
      <w:r w:rsidRPr="0053499F">
        <w:t>Do przewodów stosować systemowe akcesoria łączeniowe - dławiki, złącza, wtyki, itp.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Stosowane przewody muszą spełniać następujące wymagania:</w:t>
      </w:r>
    </w:p>
    <w:p w:rsidR="001063E6" w:rsidRPr="0053499F" w:rsidRDefault="001063E6" w:rsidP="00BA5DB3">
      <w:pPr>
        <w:pStyle w:val="NoSpacing"/>
        <w:numPr>
          <w:ilvl w:val="0"/>
          <w:numId w:val="14"/>
        </w:numPr>
        <w:jc w:val="both"/>
      </w:pPr>
      <w:r w:rsidRPr="0053499F">
        <w:t>napięcie robocze systemu fotowoltaicznego do 1</w:t>
      </w:r>
      <w:r>
        <w:t>,0</w:t>
      </w:r>
      <w:r w:rsidRPr="0053499F">
        <w:t>kV DC</w:t>
      </w:r>
    </w:p>
    <w:p w:rsidR="001063E6" w:rsidRPr="0053499F" w:rsidRDefault="001063E6" w:rsidP="00BA5DB3">
      <w:pPr>
        <w:pStyle w:val="NoSpacing"/>
        <w:numPr>
          <w:ilvl w:val="0"/>
          <w:numId w:val="14"/>
        </w:numPr>
        <w:jc w:val="both"/>
      </w:pPr>
      <w:r w:rsidRPr="0053499F">
        <w:t>temperatura pracy od -40°C do+120°C</w:t>
      </w:r>
    </w:p>
    <w:p w:rsidR="001063E6" w:rsidRPr="0053499F" w:rsidRDefault="001063E6" w:rsidP="00BA5DB3">
      <w:pPr>
        <w:pStyle w:val="NoSpacing"/>
        <w:numPr>
          <w:ilvl w:val="0"/>
          <w:numId w:val="14"/>
        </w:numPr>
        <w:jc w:val="both"/>
      </w:pPr>
      <w:r w:rsidRPr="0053499F">
        <w:t>odporność na promieniowanie UV i ozon</w:t>
      </w:r>
    </w:p>
    <w:p w:rsidR="001063E6" w:rsidRPr="0053499F" w:rsidRDefault="001063E6" w:rsidP="00BA5DB3">
      <w:pPr>
        <w:pStyle w:val="NoSpacing"/>
        <w:numPr>
          <w:ilvl w:val="0"/>
          <w:numId w:val="14"/>
        </w:numPr>
        <w:jc w:val="both"/>
      </w:pPr>
      <w:r w:rsidRPr="0053499F">
        <w:t>odporność na środowisko kwaśne i warunki atmosferyczne (wiatr, deszcz)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Po stronie AC stosować przewody wielożyłowe miedziane w układzie TN-S</w:t>
      </w:r>
      <w:r>
        <w:t xml:space="preserve"> </w:t>
      </w:r>
      <w:r w:rsidRPr="0053499F">
        <w:t>w izolacji i osłonie pol</w:t>
      </w:r>
      <w:r>
        <w:t>i</w:t>
      </w:r>
      <w:r w:rsidRPr="0053499F">
        <w:t>win</w:t>
      </w:r>
      <w:r>
        <w:t>yl</w:t>
      </w:r>
      <w:r w:rsidRPr="0053499F">
        <w:t>owej 450/750V.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Przekroje przewodów podano na schemacie.</w:t>
      </w:r>
    </w:p>
    <w:p w:rsidR="001063E6" w:rsidRPr="0053499F" w:rsidRDefault="001063E6" w:rsidP="00BA5DB3">
      <w:pPr>
        <w:pStyle w:val="NoSpacing"/>
        <w:jc w:val="both"/>
      </w:pPr>
    </w:p>
    <w:p w:rsidR="001063E6" w:rsidRPr="00FD1D29" w:rsidRDefault="001063E6" w:rsidP="00BA5DB3">
      <w:pPr>
        <w:pStyle w:val="NoSpacing"/>
        <w:jc w:val="both"/>
        <w:rPr>
          <w:u w:val="single"/>
        </w:rPr>
      </w:pPr>
      <w:r w:rsidRPr="00FD1D29">
        <w:rPr>
          <w:u w:val="single"/>
        </w:rPr>
        <w:t>rozdzielnice</w:t>
      </w:r>
    </w:p>
    <w:p w:rsidR="001063E6" w:rsidRPr="0053499F" w:rsidRDefault="001063E6" w:rsidP="00BA5DB3">
      <w:pPr>
        <w:pStyle w:val="NoSpacing"/>
        <w:jc w:val="both"/>
      </w:pPr>
      <w:r>
        <w:t xml:space="preserve">Aparaty zabezpieczające instalację fotowoltaiczną umieścić w szafie rozdzielczej. </w:t>
      </w:r>
      <w:r w:rsidRPr="0053499F">
        <w:t>Obudowa szafy wykonana w II k</w:t>
      </w:r>
      <w:r>
        <w:t>lasie izolacji, min. IP44</w:t>
      </w:r>
      <w:r w:rsidRPr="0053499F">
        <w:t>. Należy zapewnić odpowiednią przestrzeń i wentylację w szafie z uwzględnieniem</w:t>
      </w:r>
      <w:r>
        <w:t xml:space="preserve"> </w:t>
      </w:r>
      <w:r w:rsidRPr="0053499F">
        <w:t>nagrzewania się urządzeń.</w:t>
      </w:r>
    </w:p>
    <w:p w:rsidR="001063E6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  <w:r w:rsidRPr="0053499F">
        <w:t>Szczegóły systemu, zabezpieczeń, urządzeń i rozdzielnic pokazano na schemacie ideowym.</w:t>
      </w:r>
    </w:p>
    <w:p w:rsidR="001063E6" w:rsidRDefault="001063E6" w:rsidP="00BA5DB3">
      <w:pPr>
        <w:pStyle w:val="NoSpacing"/>
        <w:jc w:val="both"/>
      </w:pPr>
    </w:p>
    <w:p w:rsidR="001063E6" w:rsidRDefault="001063E6" w:rsidP="00704FBD">
      <w:pPr>
        <w:pStyle w:val="NoSpacing"/>
      </w:pPr>
    </w:p>
    <w:p w:rsidR="001063E6" w:rsidRDefault="001063E6" w:rsidP="00BA5DB3">
      <w:pPr>
        <w:pStyle w:val="NoSpacing"/>
        <w:numPr>
          <w:ilvl w:val="1"/>
          <w:numId w:val="7"/>
        </w:numPr>
        <w:jc w:val="both"/>
        <w:rPr>
          <w:b/>
        </w:rPr>
      </w:pPr>
      <w:r w:rsidRPr="00281318">
        <w:rPr>
          <w:b/>
        </w:rPr>
        <w:t>Dobór systemu monitoringu oraz wizualizacji i archiwizacji danych</w:t>
      </w:r>
      <w:r>
        <w:rPr>
          <w:b/>
        </w:rPr>
        <w:t xml:space="preserve"> (opcja)</w:t>
      </w:r>
    </w:p>
    <w:p w:rsidR="001063E6" w:rsidRDefault="001063E6" w:rsidP="00BA5DB3">
      <w:pPr>
        <w:pStyle w:val="NoSpacing"/>
        <w:jc w:val="both"/>
        <w:rPr>
          <w:b/>
        </w:rPr>
      </w:pPr>
    </w:p>
    <w:p w:rsidR="001063E6" w:rsidRDefault="001063E6" w:rsidP="00BA5DB3">
      <w:pPr>
        <w:pStyle w:val="NoSpacing"/>
        <w:jc w:val="both"/>
      </w:pPr>
      <w:r>
        <w:t>Inwertery</w:t>
      </w:r>
      <w:r w:rsidRPr="002E126A">
        <w:t xml:space="preserve"> </w:t>
      </w:r>
      <w:r>
        <w:t>są</w:t>
      </w:r>
      <w:r w:rsidRPr="002E126A">
        <w:t xml:space="preserve"> wyposażone w bezprzewodowa komunikację </w:t>
      </w:r>
      <w:r>
        <w:t>WLAN lub przewodową LAN</w:t>
      </w:r>
      <w:r w:rsidRPr="002E126A">
        <w:t>, która umożliwi</w:t>
      </w:r>
      <w:r>
        <w:t>a</w:t>
      </w:r>
      <w:r w:rsidRPr="002E126A">
        <w:t xml:space="preserve"> komunikację z </w:t>
      </w:r>
      <w:r>
        <w:t>nimi poprzez Internet</w:t>
      </w:r>
      <w:r w:rsidRPr="002E126A">
        <w:t xml:space="preserve">. Na etapie projektowania instalacji teletechnicznych należy doprowadzić linię internetową </w:t>
      </w:r>
      <w:r>
        <w:t>do pomieszczenia</w:t>
      </w:r>
      <w:r w:rsidRPr="002E126A">
        <w:t xml:space="preserve">, w którym instalowane będą </w:t>
      </w:r>
      <w:r>
        <w:t>urządzenia inwerterowe</w:t>
      </w:r>
      <w:r w:rsidRPr="002E126A">
        <w:t xml:space="preserve">. </w:t>
      </w:r>
      <w:r>
        <w:t>Inwerter podłączony</w:t>
      </w:r>
      <w:r w:rsidRPr="002E126A">
        <w:t xml:space="preserve"> zostanie</w:t>
      </w:r>
      <w:r>
        <w:t xml:space="preserve"> do Internetu i logicznie dodany</w:t>
      </w:r>
      <w:r w:rsidRPr="002E126A">
        <w:t xml:space="preserve"> do systemu </w:t>
      </w:r>
      <w:r>
        <w:t xml:space="preserve">monitoringu </w:t>
      </w:r>
      <w:r w:rsidRPr="002E126A">
        <w:t xml:space="preserve">funkcjonującego </w:t>
      </w:r>
      <w:r>
        <w:t>w aplikacji www.</w:t>
      </w:r>
    </w:p>
    <w:p w:rsidR="001063E6" w:rsidRDefault="001063E6" w:rsidP="00BA5DB3">
      <w:pPr>
        <w:pStyle w:val="NoSpacing"/>
        <w:jc w:val="both"/>
      </w:pPr>
    </w:p>
    <w:p w:rsidR="001063E6" w:rsidRPr="002E126A" w:rsidRDefault="001063E6" w:rsidP="00BA5DB3">
      <w:pPr>
        <w:jc w:val="both"/>
        <w:rPr>
          <w:u w:val="single"/>
        </w:rPr>
      </w:pPr>
      <w:r w:rsidRPr="002E126A">
        <w:rPr>
          <w:u w:val="single"/>
        </w:rPr>
        <w:t>Wizualizacja</w:t>
      </w:r>
    </w:p>
    <w:p w:rsidR="001063E6" w:rsidRDefault="001063E6" w:rsidP="00BA5DB3">
      <w:pPr>
        <w:jc w:val="both"/>
      </w:pPr>
      <w:r>
        <w:t>Praca systemu fotowoltaicznego będzie mogła być prezentowana na monitorze komputerowym, telewizorze typu smart oraz dowolnego urządzenia obsługującego format HTML. Na monitorze będą dostępne informacje dotyczące:</w:t>
      </w:r>
    </w:p>
    <w:p w:rsidR="001063E6" w:rsidRDefault="001063E6" w:rsidP="00BA5DB3">
      <w:pPr>
        <w:pStyle w:val="ListParagraph"/>
        <w:numPr>
          <w:ilvl w:val="0"/>
          <w:numId w:val="18"/>
        </w:numPr>
        <w:jc w:val="both"/>
      </w:pPr>
      <w:r>
        <w:t>Wyprodukowanej energii elektrycznej dziennej, miesięcznej, rocznej</w:t>
      </w:r>
    </w:p>
    <w:p w:rsidR="001063E6" w:rsidRDefault="001063E6" w:rsidP="00BA5DB3">
      <w:pPr>
        <w:pStyle w:val="ListParagraph"/>
        <w:numPr>
          <w:ilvl w:val="0"/>
          <w:numId w:val="18"/>
        </w:numPr>
        <w:jc w:val="both"/>
      </w:pPr>
      <w:r>
        <w:t>Bieżącej produkcji energii elektrycznej</w:t>
      </w:r>
    </w:p>
    <w:p w:rsidR="001063E6" w:rsidRDefault="001063E6" w:rsidP="00BA5DB3">
      <w:pPr>
        <w:pStyle w:val="ListParagraph"/>
        <w:numPr>
          <w:ilvl w:val="0"/>
          <w:numId w:val="18"/>
        </w:numPr>
        <w:jc w:val="both"/>
      </w:pPr>
      <w:r>
        <w:t>Stanu urządzeń automatyki</w:t>
      </w:r>
    </w:p>
    <w:p w:rsidR="001063E6" w:rsidRDefault="001063E6" w:rsidP="00BA5DB3">
      <w:pPr>
        <w:pStyle w:val="ListParagraph"/>
        <w:numPr>
          <w:ilvl w:val="0"/>
          <w:numId w:val="18"/>
        </w:numPr>
        <w:jc w:val="both"/>
      </w:pPr>
      <w:r>
        <w:t>Ograniczenia emisji CO2</w:t>
      </w:r>
    </w:p>
    <w:p w:rsidR="001063E6" w:rsidRPr="002E126A" w:rsidRDefault="001063E6" w:rsidP="00BA5DB3">
      <w:pPr>
        <w:jc w:val="both"/>
        <w:rPr>
          <w:u w:val="single"/>
        </w:rPr>
      </w:pPr>
      <w:r w:rsidRPr="002E126A">
        <w:rPr>
          <w:u w:val="single"/>
        </w:rPr>
        <w:t>Komunikacja, monitoring i zbieranie danych</w:t>
      </w:r>
    </w:p>
    <w:p w:rsidR="001063E6" w:rsidRDefault="001063E6" w:rsidP="00BA5DB3">
      <w:pPr>
        <w:jc w:val="both"/>
      </w:pPr>
      <w:r>
        <w:t>System zostanie wyposażony w pamięć trwałą o pojemności umożliwiającą co najmniej 5-cio letnią archiwizację danych dotyczących:</w:t>
      </w:r>
    </w:p>
    <w:p w:rsidR="001063E6" w:rsidRDefault="001063E6" w:rsidP="00BA5DB3">
      <w:pPr>
        <w:pStyle w:val="ListParagraph"/>
        <w:numPr>
          <w:ilvl w:val="0"/>
          <w:numId w:val="18"/>
        </w:numPr>
        <w:jc w:val="both"/>
      </w:pPr>
      <w:r>
        <w:t>Produkcji energii</w:t>
      </w:r>
    </w:p>
    <w:p w:rsidR="001063E6" w:rsidRDefault="001063E6" w:rsidP="00BA5DB3">
      <w:pPr>
        <w:pStyle w:val="ListParagraph"/>
        <w:numPr>
          <w:ilvl w:val="0"/>
          <w:numId w:val="18"/>
        </w:numPr>
        <w:jc w:val="both"/>
      </w:pPr>
      <w:r>
        <w:t>Awarii i błędów systemu (dziennik zdarzeń)</w:t>
      </w:r>
    </w:p>
    <w:p w:rsidR="001063E6" w:rsidRDefault="001063E6" w:rsidP="00BA5DB3">
      <w:pPr>
        <w:pStyle w:val="ListParagraph"/>
        <w:numPr>
          <w:ilvl w:val="0"/>
          <w:numId w:val="18"/>
        </w:numPr>
        <w:jc w:val="both"/>
      </w:pPr>
      <w:r>
        <w:t>Parametrów pracy pozostałych komponentów systemu</w:t>
      </w:r>
    </w:p>
    <w:p w:rsidR="001063E6" w:rsidRDefault="001063E6" w:rsidP="00BA5DB3">
      <w:pPr>
        <w:jc w:val="both"/>
      </w:pPr>
      <w:r>
        <w:t xml:space="preserve">System zbierania danych zostanie logicznie połączony z systemem prezentacji danych. Ogólne dane będą udostępniane powszechnie. Dane serwisowe będą dostępne z poziomu przeglądarki internetowej po wprowadzeniu hasła. Zmiana parametrów nominalnych urządzeń przez użytkownika systemów zostanie trwale wyłączona co zapobiegnie przypadkowym zmianom parametrów i uchroni system przed włamaniem internetowym . </w:t>
      </w:r>
    </w:p>
    <w:p w:rsidR="001063E6" w:rsidRPr="0053499F" w:rsidRDefault="001063E6" w:rsidP="00BA5DB3">
      <w:pPr>
        <w:pStyle w:val="NoSpacing"/>
        <w:jc w:val="both"/>
      </w:pPr>
    </w:p>
    <w:p w:rsidR="001063E6" w:rsidRPr="00FD1D29" w:rsidRDefault="001063E6" w:rsidP="00BA5DB3">
      <w:pPr>
        <w:pStyle w:val="NoSpacing"/>
        <w:numPr>
          <w:ilvl w:val="1"/>
          <w:numId w:val="7"/>
        </w:numPr>
        <w:jc w:val="both"/>
        <w:rPr>
          <w:b/>
        </w:rPr>
      </w:pPr>
      <w:r w:rsidRPr="00FD1D29">
        <w:rPr>
          <w:b/>
        </w:rPr>
        <w:t>Szczegóły montażu elektrycznego systemu</w:t>
      </w:r>
    </w:p>
    <w:p w:rsidR="001063E6" w:rsidRPr="0053499F" w:rsidRDefault="001063E6" w:rsidP="00BA5DB3">
      <w:pPr>
        <w:pStyle w:val="NoSpacing"/>
        <w:ind w:left="720"/>
        <w:jc w:val="both"/>
      </w:pPr>
    </w:p>
    <w:p w:rsidR="001063E6" w:rsidRPr="00290A34" w:rsidRDefault="001063E6" w:rsidP="00BA5DB3">
      <w:pPr>
        <w:pStyle w:val="NoSpacing"/>
        <w:jc w:val="both"/>
        <w:rPr>
          <w:b/>
        </w:rPr>
      </w:pPr>
      <w:r w:rsidRPr="0053499F">
        <w:t>Moduły łączyć pomiędzy sobą szeregowo przewodami PV jednożyłowymi z zastosowaniem elementów systemowych – złączek, dławików, itp. akcesoriów kablowych</w:t>
      </w:r>
      <w:r>
        <w:t xml:space="preserve"> (w standardzie MC4)</w:t>
      </w:r>
      <w:r w:rsidRPr="0053499F">
        <w:t xml:space="preserve">. Przewody układać pomiędzy modułami bez pozostawiania luźnych odcinków. Przy dalszych odległościach stosować uchwyty systemowe montowane do dachu. </w:t>
      </w:r>
      <w:r w:rsidRPr="00DF0792">
        <w:rPr>
          <w:b/>
        </w:rPr>
        <w:t>Niedopuszczalne jest pozostawianie kabli luzem bez mocowania.</w:t>
      </w:r>
      <w:r>
        <w:rPr>
          <w:b/>
        </w:rPr>
        <w:t xml:space="preserve"> </w:t>
      </w:r>
      <w:r w:rsidRPr="0053499F">
        <w:t>Układ szeregów zgodny ze schematem.</w:t>
      </w:r>
    </w:p>
    <w:p w:rsidR="001063E6" w:rsidRPr="0053499F" w:rsidRDefault="001063E6" w:rsidP="00BA5DB3">
      <w:pPr>
        <w:pStyle w:val="NoSpacing"/>
        <w:jc w:val="both"/>
      </w:pPr>
      <w:r w:rsidRPr="0053499F">
        <w:t>Przewody łączące szeregi modułów sprowadzić do inwerterów.</w:t>
      </w:r>
    </w:p>
    <w:p w:rsidR="001063E6" w:rsidRPr="0053499F" w:rsidRDefault="001063E6" w:rsidP="00BA5DB3">
      <w:pPr>
        <w:pStyle w:val="NoSpacing"/>
        <w:jc w:val="both"/>
      </w:pPr>
      <w:r w:rsidRPr="0053499F">
        <w:t>Wewnątrz pomieszczeń przewody układać w listwach instalacyjnych białych montowanych pod sufitem i wzdłuż krawędzi pomieszczeń.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 w:rsidRPr="0053499F">
        <w:t>Zamontować szafy i rozdzielnice z wyposażeniem zgodnie ze schematem ideowym.</w:t>
      </w:r>
    </w:p>
    <w:p w:rsidR="001063E6" w:rsidRDefault="001063E6" w:rsidP="00BA5DB3">
      <w:pPr>
        <w:pStyle w:val="NoSpacing"/>
        <w:jc w:val="both"/>
      </w:pPr>
      <w:r w:rsidRPr="0053499F">
        <w:t>Inwerter zamontować ściśle wg instrukcji producenta z uwzględnieniem wskazówek odnośnie odstępów i przestrzeni wentylacyjnej. Dokonać niezbędnej konfiguracji ustawień, zainstalować wymagane bezpieczniki, podłączyć przewody.</w:t>
      </w: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  <w:r>
        <w:t>Zgodnie z obowiązującymi przepisami po ukończeniu prac montażowych i instalacyjnych należy zgłosić mikroinstalację właściwemu OSD – w przypadku projektowanej instalacji – Energa Operator o/Gdańsk. Właściwy druk należy pobrać ze strony internetowej operatora lub skorzystać z dołączonego do niniejszego opracowania.</w:t>
      </w:r>
    </w:p>
    <w:p w:rsidR="001063E6" w:rsidRDefault="001063E6" w:rsidP="00BA5DB3">
      <w:pPr>
        <w:pStyle w:val="NoSpacing"/>
        <w:jc w:val="both"/>
      </w:pPr>
    </w:p>
    <w:p w:rsidR="001063E6" w:rsidRPr="0053499F" w:rsidRDefault="001063E6" w:rsidP="00BA5DB3">
      <w:pPr>
        <w:pStyle w:val="NoSpacing"/>
        <w:jc w:val="both"/>
      </w:pPr>
    </w:p>
    <w:p w:rsidR="001063E6" w:rsidRDefault="001063E6" w:rsidP="00FC6BAA">
      <w:pPr>
        <w:pStyle w:val="NoSpacing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t>Ochrona przeciwporażeniowa</w:t>
      </w:r>
    </w:p>
    <w:p w:rsidR="001063E6" w:rsidRPr="00DF0792" w:rsidRDefault="001063E6" w:rsidP="000A1D06">
      <w:pPr>
        <w:pStyle w:val="NoSpacing"/>
        <w:jc w:val="both"/>
        <w:rPr>
          <w:b/>
        </w:rPr>
      </w:pPr>
    </w:p>
    <w:p w:rsidR="001063E6" w:rsidRPr="0053499F" w:rsidRDefault="001063E6" w:rsidP="000A1D06">
      <w:pPr>
        <w:pStyle w:val="NoSpacing"/>
        <w:jc w:val="both"/>
      </w:pPr>
      <w:r w:rsidRPr="0053499F">
        <w:t>Podstawową ochronę przed porażeniami prądem elektrycznym, zarówno po stronie DC jak i AC, stanowi izolacja przewodów, kabli i urządzeń elektrycznych oraz stosowanie obudów z materiałów izolacyjnych. Dodatkową ochroną jest samoczynne wyłączenie zasilania realizowane przez odpowiednie zabezpieczenia po stronie AC</w:t>
      </w:r>
      <w:r>
        <w:t xml:space="preserve"> (wyłącznik S303 B6)</w:t>
      </w:r>
      <w:r w:rsidRPr="0053499F">
        <w:t>.</w:t>
      </w:r>
    </w:p>
    <w:p w:rsidR="001063E6" w:rsidRPr="0053499F" w:rsidRDefault="001063E6" w:rsidP="000A1D06">
      <w:pPr>
        <w:pStyle w:val="NoSpacing"/>
        <w:jc w:val="both"/>
      </w:pPr>
    </w:p>
    <w:p w:rsidR="001063E6" w:rsidRPr="0053499F" w:rsidRDefault="001063E6" w:rsidP="000A1D06">
      <w:pPr>
        <w:pStyle w:val="NoSpacing"/>
        <w:jc w:val="both"/>
      </w:pPr>
      <w:r w:rsidRPr="0053499F">
        <w:t>Prawidłowość działania systemu ochrony od porażeń należy sprawdzić pomiarami po zrealizowaniu kompletnego zasilania.</w:t>
      </w:r>
    </w:p>
    <w:p w:rsidR="001063E6" w:rsidRPr="0053499F" w:rsidRDefault="001063E6" w:rsidP="000A1D06">
      <w:pPr>
        <w:pStyle w:val="NoSpacing"/>
        <w:jc w:val="both"/>
      </w:pPr>
    </w:p>
    <w:p w:rsidR="001063E6" w:rsidRPr="00DF0792" w:rsidRDefault="001063E6" w:rsidP="00FC6BAA">
      <w:pPr>
        <w:pStyle w:val="NoSpacing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t>Ochrona przeciwprzepięciowa</w:t>
      </w:r>
      <w:r>
        <w:rPr>
          <w:b/>
        </w:rPr>
        <w:t xml:space="preserve"> i odgromowa</w:t>
      </w:r>
    </w:p>
    <w:p w:rsidR="001063E6" w:rsidRPr="0053499F" w:rsidRDefault="001063E6" w:rsidP="000A1D06">
      <w:pPr>
        <w:pStyle w:val="NoSpacing"/>
        <w:ind w:left="1080"/>
        <w:jc w:val="both"/>
      </w:pPr>
    </w:p>
    <w:p w:rsidR="001063E6" w:rsidRPr="0053499F" w:rsidRDefault="001063E6" w:rsidP="000A1D06">
      <w:pPr>
        <w:pStyle w:val="NoSpacing"/>
        <w:jc w:val="both"/>
      </w:pPr>
      <w:r w:rsidRPr="0053499F">
        <w:t xml:space="preserve">Ze względu na narażenie </w:t>
      </w:r>
      <w:r>
        <w:t xml:space="preserve">każdego </w:t>
      </w:r>
      <w:r w:rsidRPr="0053499F">
        <w:t xml:space="preserve">systemu fotowoltaicznego na przepięcia atmosferyczne, zarówno po stronie modułów PV jak i sieci elektroenergetycznej, w celu ochrony systemu przed uszkodzeniami należy stosować system ochrony przeciwprzepięciowej zarówno po stronie DC jak i AC inwertera. </w:t>
      </w:r>
      <w:r>
        <w:t>Po stronie DC ochrona przeciwprzepięciowa realizowana jest przez zabezpieczenie wbudowane w inwerter. Po stronie AC zastosować SPD typu I+II (B+C) zgodnie z dołączonym schematem.</w:t>
      </w:r>
    </w:p>
    <w:p w:rsidR="001063E6" w:rsidRDefault="001063E6" w:rsidP="000A1D06">
      <w:pPr>
        <w:pStyle w:val="NoSpacing"/>
        <w:jc w:val="both"/>
      </w:pPr>
    </w:p>
    <w:p w:rsidR="001063E6" w:rsidRDefault="001063E6" w:rsidP="000A1D06">
      <w:pPr>
        <w:pStyle w:val="NoSpacing"/>
        <w:jc w:val="both"/>
      </w:pPr>
      <w:r w:rsidRPr="0053499F">
        <w:t>SPD łączyć z uziemieniem o możliwie niskiej rezystancji (zalecana R&lt;10Ω).</w:t>
      </w:r>
    </w:p>
    <w:p w:rsidR="001063E6" w:rsidRPr="0053499F" w:rsidRDefault="001063E6" w:rsidP="000A1D06">
      <w:pPr>
        <w:pStyle w:val="NoSpacing"/>
        <w:jc w:val="both"/>
      </w:pPr>
    </w:p>
    <w:p w:rsidR="001063E6" w:rsidRPr="0053499F" w:rsidRDefault="001063E6" w:rsidP="000A1D06">
      <w:pPr>
        <w:pStyle w:val="NoSpacing"/>
        <w:jc w:val="both"/>
      </w:pPr>
      <w:r w:rsidRPr="0053499F">
        <w:t>Ponadto należy objąć uziemionymi połączeniami wyrównawczymi wszystkie elementy metalowe w rozdzielnicach – szyny, uchwyty metalowe, itp. – które nie są uziemione, a które</w:t>
      </w:r>
    </w:p>
    <w:p w:rsidR="001063E6" w:rsidRDefault="001063E6" w:rsidP="000A1D06">
      <w:pPr>
        <w:pStyle w:val="NoSpacing"/>
        <w:jc w:val="both"/>
      </w:pPr>
      <w:r w:rsidRPr="0053499F">
        <w:t>mogą stwarzać zagrożenie na skutek różnicy potencjału.</w:t>
      </w:r>
    </w:p>
    <w:p w:rsidR="001063E6" w:rsidRDefault="001063E6" w:rsidP="000A1D06">
      <w:pPr>
        <w:pStyle w:val="NoSpacing"/>
        <w:jc w:val="both"/>
      </w:pPr>
    </w:p>
    <w:p w:rsidR="001063E6" w:rsidRPr="006201E4" w:rsidRDefault="001063E6" w:rsidP="00FC6BAA">
      <w:pPr>
        <w:pStyle w:val="NoSpacing"/>
        <w:numPr>
          <w:ilvl w:val="1"/>
          <w:numId w:val="23"/>
        </w:numPr>
        <w:jc w:val="both"/>
        <w:rPr>
          <w:b/>
        </w:rPr>
      </w:pPr>
      <w:r w:rsidRPr="006201E4">
        <w:rPr>
          <w:b/>
        </w:rPr>
        <w:t>Ochrona przeciwpożarowa</w:t>
      </w:r>
    </w:p>
    <w:p w:rsidR="001063E6" w:rsidRPr="0053499F" w:rsidRDefault="001063E6" w:rsidP="000A1D06">
      <w:pPr>
        <w:pStyle w:val="NoSpacing"/>
        <w:jc w:val="both"/>
      </w:pPr>
    </w:p>
    <w:p w:rsidR="001063E6" w:rsidRDefault="001063E6" w:rsidP="000A1D06">
      <w:pPr>
        <w:pStyle w:val="NoSpacing"/>
        <w:jc w:val="both"/>
      </w:pPr>
      <w:r>
        <w:t>Ochrona przeciwpożarowa realizowana jest przez układ zabezpieczeń monitorujących prąd upływu zarówno po stronie DC jak i AC projektowanego systemu. Układ zabezpieczający wbudowany jest w projektowany inwerter fotowoltaiczny.</w:t>
      </w:r>
    </w:p>
    <w:p w:rsidR="001063E6" w:rsidRPr="0053499F" w:rsidRDefault="001063E6" w:rsidP="00BA5DB3">
      <w:pPr>
        <w:pStyle w:val="NoSpacing"/>
        <w:jc w:val="both"/>
      </w:pPr>
    </w:p>
    <w:p w:rsidR="001063E6" w:rsidRDefault="001063E6" w:rsidP="00FC6BAA">
      <w:pPr>
        <w:pStyle w:val="NoSpacing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t>Normy związane</w:t>
      </w:r>
    </w:p>
    <w:p w:rsidR="001063E6" w:rsidRPr="00DF0792" w:rsidRDefault="001063E6" w:rsidP="00BA5DB3">
      <w:pPr>
        <w:pStyle w:val="NoSpacing"/>
        <w:ind w:left="1080"/>
        <w:jc w:val="both"/>
        <w:rPr>
          <w:b/>
        </w:rPr>
      </w:pPr>
    </w:p>
    <w:p w:rsidR="001063E6" w:rsidRPr="0053499F" w:rsidRDefault="001063E6" w:rsidP="00BA5DB3">
      <w:pPr>
        <w:pStyle w:val="NoSpacing"/>
        <w:jc w:val="both"/>
      </w:pPr>
      <w:r>
        <w:t>PN-</w:t>
      </w:r>
      <w:r w:rsidRPr="0053499F">
        <w:t>EN 62548 Wymagania projektowe dla systemów fotowoltaicznych (PV)</w:t>
      </w:r>
    </w:p>
    <w:p w:rsidR="001063E6" w:rsidRPr="0053499F" w:rsidRDefault="001063E6" w:rsidP="00BA5DB3">
      <w:pPr>
        <w:pStyle w:val="NoSpacing"/>
        <w:jc w:val="both"/>
      </w:pPr>
      <w:r w:rsidRPr="0053499F">
        <w:t>PN-IEC 60269-6: Bezpieczniki topikowe niskonapięciowe – cz.6: Wymagania dodatkowe dotyczące wkładek topikowych gPV do zabezpieczania fotowoltaicznych systemów energetycznych.</w:t>
      </w:r>
    </w:p>
    <w:p w:rsidR="001063E6" w:rsidRPr="0053499F" w:rsidRDefault="001063E6" w:rsidP="00BA5DB3">
      <w:pPr>
        <w:pStyle w:val="NoSpacing"/>
        <w:jc w:val="both"/>
      </w:pPr>
      <w:r w:rsidRPr="0053499F">
        <w:t>PN-EN 61730: Ocena bezpieczeństwa modułu fotowoltaicznego</w:t>
      </w:r>
    </w:p>
    <w:p w:rsidR="001063E6" w:rsidRPr="0053499F" w:rsidRDefault="001063E6" w:rsidP="00BA5DB3">
      <w:pPr>
        <w:pStyle w:val="NoSpacing"/>
        <w:jc w:val="both"/>
      </w:pPr>
      <w:r w:rsidRPr="0053499F">
        <w:t>PN-EN 61277: Naziemne fotowoltaiczne systemy (PV) wytwarzania mocy</w:t>
      </w:r>
    </w:p>
    <w:p w:rsidR="001063E6" w:rsidRPr="0053499F" w:rsidRDefault="001063E6" w:rsidP="00BA5DB3">
      <w:pPr>
        <w:pStyle w:val="NoSpacing"/>
        <w:jc w:val="both"/>
      </w:pPr>
      <w:r w:rsidRPr="0053499F">
        <w:t>PN-EN 50521: Złącza elektryczne do zastosowań w systemach fotowoltaicznych</w:t>
      </w:r>
    </w:p>
    <w:p w:rsidR="001063E6" w:rsidRPr="0053499F" w:rsidRDefault="001063E6" w:rsidP="00BA5DB3">
      <w:pPr>
        <w:pStyle w:val="NoSpacing"/>
        <w:jc w:val="both"/>
      </w:pPr>
      <w:r w:rsidRPr="0053499F">
        <w:t>VDE 0126-1-1: Aparaty automatycznego rozłączania pomiędzy generatorem a siecią publiczną niskiego napięcia</w:t>
      </w:r>
    </w:p>
    <w:p w:rsidR="001063E6" w:rsidRPr="0053499F" w:rsidRDefault="001063E6" w:rsidP="00BA5DB3">
      <w:pPr>
        <w:pStyle w:val="NoSpacing"/>
        <w:jc w:val="both"/>
      </w:pPr>
      <w:r w:rsidRPr="0053499F">
        <w:t>PN-HD 60364-4-41: Instalacje elektryczne niskiego napięcia ochrona dla zapewnienia bezpieczeństwa. Ochrona przed porażeniem elektrycznym.</w:t>
      </w:r>
    </w:p>
    <w:p w:rsidR="001063E6" w:rsidRPr="0053499F" w:rsidRDefault="001063E6" w:rsidP="00BA5DB3">
      <w:pPr>
        <w:pStyle w:val="NoSpacing"/>
        <w:jc w:val="both"/>
      </w:pPr>
      <w:r w:rsidRPr="0053499F">
        <w:t>PN-HD 60364-6: Instalacje elektryczne niskiego napięcia Część 6: Sprawdzanie</w:t>
      </w:r>
    </w:p>
    <w:p w:rsidR="001063E6" w:rsidRPr="0053499F" w:rsidRDefault="001063E6" w:rsidP="00BA5DB3">
      <w:pPr>
        <w:pStyle w:val="NoSpacing"/>
        <w:jc w:val="both"/>
      </w:pPr>
      <w:r w:rsidRPr="0053499F">
        <w:t>PN-EN 62305-1:2008, Ochrona odgromowa – Część 1: Wymagania ogólne.</w:t>
      </w:r>
    </w:p>
    <w:p w:rsidR="001063E6" w:rsidRDefault="001063E6" w:rsidP="00BA5DB3">
      <w:pPr>
        <w:pStyle w:val="NoSpacing"/>
        <w:jc w:val="both"/>
      </w:pPr>
      <w:r w:rsidRPr="0053499F">
        <w:t>PN-EN 62305-3:2009, Ochrona odgromowa – Część 3: Uszkodzenia fizyczne obiektów budowlanych i zagrożenie życia.</w:t>
      </w: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 w:rsidP="00BA5DB3">
      <w:pPr>
        <w:pStyle w:val="NoSpacing"/>
        <w:jc w:val="both"/>
      </w:pPr>
    </w:p>
    <w:p w:rsidR="001063E6" w:rsidRDefault="001063E6">
      <w:r>
        <w:br w:type="page"/>
      </w:r>
    </w:p>
    <w:p w:rsidR="001063E6" w:rsidRPr="00DF0792" w:rsidRDefault="001063E6" w:rsidP="00FC6BAA">
      <w:pPr>
        <w:pStyle w:val="NoSpacing"/>
        <w:numPr>
          <w:ilvl w:val="1"/>
          <w:numId w:val="23"/>
        </w:numPr>
        <w:jc w:val="both"/>
        <w:rPr>
          <w:b/>
        </w:rPr>
      </w:pPr>
      <w:r w:rsidRPr="00DF0792">
        <w:rPr>
          <w:b/>
        </w:rPr>
        <w:t>Uwagi końcowe</w:t>
      </w:r>
    </w:p>
    <w:p w:rsidR="001063E6" w:rsidRPr="0053499F" w:rsidRDefault="001063E6" w:rsidP="00BA5DB3">
      <w:pPr>
        <w:pStyle w:val="NoSpacing"/>
        <w:jc w:val="both"/>
      </w:pPr>
    </w:p>
    <w:p w:rsidR="001063E6" w:rsidRPr="00DF0792" w:rsidRDefault="001063E6" w:rsidP="00BA5DB3">
      <w:pPr>
        <w:pStyle w:val="NoSpacing"/>
        <w:jc w:val="both"/>
        <w:rPr>
          <w:u w:val="single"/>
        </w:rPr>
      </w:pPr>
      <w:r w:rsidRPr="00DF0792">
        <w:rPr>
          <w:u w:val="single"/>
        </w:rPr>
        <w:t>Wymagania ogólne dot. wykonania instalacji</w:t>
      </w:r>
    </w:p>
    <w:p w:rsidR="001063E6" w:rsidRPr="0053499F" w:rsidRDefault="001063E6" w:rsidP="00BA5DB3">
      <w:pPr>
        <w:pStyle w:val="NoSpacing"/>
        <w:jc w:val="both"/>
      </w:pPr>
      <w:r w:rsidRPr="0053499F">
        <w:t>Prace związane z urządzeniami i instalacjami elektrycznymi mogą wykonywać jedynie osoby posiadające odpowiednie kwalifikacje i uprawnienia.</w:t>
      </w:r>
      <w:r>
        <w:t xml:space="preserve"> </w:t>
      </w:r>
      <w:r w:rsidRPr="0053499F">
        <w:t>Do wszelkich robót wykonywanych na dachach budynków mają zastosowanie przepisy dot. prac na wysokości.</w:t>
      </w:r>
    </w:p>
    <w:p w:rsidR="001063E6" w:rsidRPr="0053499F" w:rsidRDefault="001063E6" w:rsidP="00BA5DB3">
      <w:pPr>
        <w:pStyle w:val="NoSpacing"/>
        <w:jc w:val="both"/>
      </w:pPr>
      <w:r w:rsidRPr="0053499F">
        <w:t>Po wykonaniu robót opisanych w projekcie należy przeprowadzić inwentaryzację powykonawczą, wymagane badania i pomiary elektryczne, oraz rozruch technologiczny systemu. Czynności te udokumentować w protokółach odbiorczych. Protokoły przekazać w czasie odbioru użytkownikowi.</w:t>
      </w:r>
    </w:p>
    <w:p w:rsidR="001063E6" w:rsidRPr="0053499F" w:rsidRDefault="001063E6" w:rsidP="00BA5DB3">
      <w:pPr>
        <w:pStyle w:val="NoSpacing"/>
        <w:jc w:val="both"/>
      </w:pPr>
    </w:p>
    <w:p w:rsidR="001063E6" w:rsidRPr="00DF0792" w:rsidRDefault="001063E6" w:rsidP="00BA5DB3">
      <w:pPr>
        <w:pStyle w:val="NoSpacing"/>
        <w:jc w:val="both"/>
        <w:rPr>
          <w:u w:val="single"/>
        </w:rPr>
      </w:pPr>
      <w:r w:rsidRPr="00DF0792">
        <w:rPr>
          <w:u w:val="single"/>
        </w:rPr>
        <w:t>Przyłączenie systemu fotowoltaicznego do sieci OSD</w:t>
      </w:r>
    </w:p>
    <w:p w:rsidR="001063E6" w:rsidRPr="0053499F" w:rsidRDefault="001063E6" w:rsidP="00BA5DB3">
      <w:pPr>
        <w:pStyle w:val="NoSpacing"/>
        <w:jc w:val="both"/>
      </w:pPr>
      <w:r w:rsidRPr="0053499F">
        <w:t xml:space="preserve">Inwestycja </w:t>
      </w:r>
      <w:r>
        <w:t xml:space="preserve">polegająca na instalacji systemu fotowoltaicznego na dachu budynku </w:t>
      </w:r>
      <w:r w:rsidRPr="0053499F">
        <w:t>w świetle obowiązujących przepisów nie wymaga pozwolenia na budowę, ani zgłoszenia robót niewymagających</w:t>
      </w:r>
      <w:r>
        <w:t xml:space="preserve"> pozwolenia na budowę.  </w:t>
      </w:r>
    </w:p>
    <w:p w:rsidR="001063E6" w:rsidRDefault="001063E6" w:rsidP="00BA5DB3">
      <w:pPr>
        <w:pStyle w:val="NoSpacing"/>
        <w:jc w:val="both"/>
      </w:pPr>
      <w:r w:rsidRPr="0053499F">
        <w:t>Ze względu na przyjęty system włączenia projektowanej instalacji fotowoltaicznej w sieć elektroenergetyczną publiczną mają zastosowanie procedury związane z przyłączaniem mikroźródeł do operatora sieci dystrybucyjnej (OSD</w:t>
      </w:r>
      <w:r>
        <w:t>).</w:t>
      </w:r>
    </w:p>
    <w:p w:rsidR="001063E6" w:rsidRDefault="001063E6" w:rsidP="00BA5DB3">
      <w:pPr>
        <w:pStyle w:val="NoSpacing"/>
        <w:jc w:val="both"/>
      </w:pPr>
    </w:p>
    <w:p w:rsidR="001063E6" w:rsidRDefault="001063E6" w:rsidP="007F4C81"/>
    <w:sectPr w:rsidR="001063E6" w:rsidSect="00DF0EE5">
      <w:footerReference w:type="default" r:id="rId26"/>
      <w:pgSz w:w="11906" w:h="16838"/>
      <w:pgMar w:top="1417" w:right="1417" w:bottom="1417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63E6" w:rsidRDefault="001063E6" w:rsidP="00DF0EE5">
      <w:pPr>
        <w:spacing w:after="0" w:line="240" w:lineRule="auto"/>
      </w:pPr>
      <w:r>
        <w:separator/>
      </w:r>
    </w:p>
  </w:endnote>
  <w:endnote w:type="continuationSeparator" w:id="0">
    <w:p w:rsidR="001063E6" w:rsidRDefault="001063E6" w:rsidP="00DF0E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ldEnglish-WP EE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63E6" w:rsidRDefault="001063E6" w:rsidP="007F4C81">
    <w:pPr>
      <w:pStyle w:val="Footer"/>
      <w:jc w:val="right"/>
    </w:pPr>
    <w:r>
      <w:rPr>
        <w:rFonts w:ascii="Cambria" w:hAnsi="Cambria"/>
        <w:sz w:val="28"/>
        <w:szCs w:val="28"/>
      </w:rPr>
      <w:t xml:space="preserve">str. </w:t>
    </w:r>
    <w:fldSimple w:instr="PAGE    \* MERGEFORMAT">
      <w:r w:rsidRPr="006E235A">
        <w:rPr>
          <w:rFonts w:ascii="Cambria" w:hAnsi="Cambria"/>
          <w:noProof/>
          <w:sz w:val="28"/>
          <w:szCs w:val="28"/>
        </w:rPr>
        <w:t>1</w:t>
      </w:r>
    </w:fldSimple>
  </w:p>
  <w:p w:rsidR="001063E6" w:rsidRDefault="001063E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63E6" w:rsidRDefault="001063E6" w:rsidP="00DF0EE5">
      <w:pPr>
        <w:spacing w:after="0" w:line="240" w:lineRule="auto"/>
      </w:pPr>
      <w:r>
        <w:separator/>
      </w:r>
    </w:p>
  </w:footnote>
  <w:footnote w:type="continuationSeparator" w:id="0">
    <w:p w:rsidR="001063E6" w:rsidRDefault="001063E6" w:rsidP="00DF0E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25399"/>
    <w:multiLevelType w:val="hybridMultilevel"/>
    <w:tmpl w:val="B63809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10861"/>
    <w:multiLevelType w:val="hybridMultilevel"/>
    <w:tmpl w:val="0D6C333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B672BDE"/>
    <w:multiLevelType w:val="hybridMultilevel"/>
    <w:tmpl w:val="4FB8C0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F735B6"/>
    <w:multiLevelType w:val="multilevel"/>
    <w:tmpl w:val="66A2D224"/>
    <w:lvl w:ilvl="0">
      <w:start w:val="1"/>
      <w:numFmt w:val="upperRoman"/>
      <w:lvlText w:val="%1."/>
      <w:lvlJc w:val="left"/>
      <w:pPr>
        <w:ind w:left="1800" w:hanging="72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cs="Times New Roman" w:hint="default"/>
      </w:rPr>
    </w:lvl>
  </w:abstractNum>
  <w:abstractNum w:abstractNumId="4">
    <w:nsid w:val="1EAD03CB"/>
    <w:multiLevelType w:val="hybridMultilevel"/>
    <w:tmpl w:val="871A79D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4B56B83"/>
    <w:multiLevelType w:val="hybridMultilevel"/>
    <w:tmpl w:val="764478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2E123B"/>
    <w:multiLevelType w:val="hybridMultilevel"/>
    <w:tmpl w:val="0442D13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75C1F52"/>
    <w:multiLevelType w:val="hybridMultilevel"/>
    <w:tmpl w:val="B4C80668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88777B9"/>
    <w:multiLevelType w:val="multilevel"/>
    <w:tmpl w:val="66A2D224"/>
    <w:lvl w:ilvl="0">
      <w:start w:val="1"/>
      <w:numFmt w:val="upperRoman"/>
      <w:lvlText w:val="%1."/>
      <w:lvlJc w:val="left"/>
      <w:pPr>
        <w:ind w:left="1800" w:hanging="72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cs="Times New Roman" w:hint="default"/>
      </w:rPr>
    </w:lvl>
  </w:abstractNum>
  <w:abstractNum w:abstractNumId="9">
    <w:nsid w:val="3BD8073D"/>
    <w:multiLevelType w:val="hybridMultilevel"/>
    <w:tmpl w:val="4132A320"/>
    <w:lvl w:ilvl="0" w:tplc="A66E796A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621029"/>
    <w:multiLevelType w:val="hybridMultilevel"/>
    <w:tmpl w:val="5574A6D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36D5FDF"/>
    <w:multiLevelType w:val="hybridMultilevel"/>
    <w:tmpl w:val="6078514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52334030"/>
    <w:multiLevelType w:val="hybridMultilevel"/>
    <w:tmpl w:val="0D6C333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C806724"/>
    <w:multiLevelType w:val="hybridMultilevel"/>
    <w:tmpl w:val="4132A3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467E4C"/>
    <w:multiLevelType w:val="multilevel"/>
    <w:tmpl w:val="D31A0362"/>
    <w:lvl w:ilvl="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</w:rPr>
    </w:lvl>
  </w:abstractNum>
  <w:abstractNum w:abstractNumId="15">
    <w:nsid w:val="61CB6FF9"/>
    <w:multiLevelType w:val="hybridMultilevel"/>
    <w:tmpl w:val="27044768"/>
    <w:lvl w:ilvl="0" w:tplc="AD0EA3D8">
      <w:start w:val="1"/>
      <w:numFmt w:val="upperLetter"/>
      <w:lvlText w:val="%1-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56F2542"/>
    <w:multiLevelType w:val="hybridMultilevel"/>
    <w:tmpl w:val="0D6C333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662D2842"/>
    <w:multiLevelType w:val="multilevel"/>
    <w:tmpl w:val="66A2D224"/>
    <w:lvl w:ilvl="0">
      <w:start w:val="1"/>
      <w:numFmt w:val="upperRoman"/>
      <w:lvlText w:val="%1."/>
      <w:lvlJc w:val="left"/>
      <w:pPr>
        <w:ind w:left="1800" w:hanging="720"/>
      </w:pPr>
      <w:rPr>
        <w:rFonts w:cs="Times New Roman" w:hint="default"/>
      </w:rPr>
    </w:lvl>
    <w:lvl w:ilvl="1">
      <w:start w:val="6"/>
      <w:numFmt w:val="decimal"/>
      <w:isLgl/>
      <w:lvlText w:val="%1.%2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cs="Times New Roman" w:hint="default"/>
      </w:rPr>
    </w:lvl>
  </w:abstractNum>
  <w:abstractNum w:abstractNumId="18">
    <w:nsid w:val="66D11E38"/>
    <w:multiLevelType w:val="multilevel"/>
    <w:tmpl w:val="1C322B34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6"/>
      <w:numFmt w:val="decimal"/>
      <w:lvlText w:val="%1.%2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cs="Times New Roman" w:hint="default"/>
      </w:rPr>
    </w:lvl>
  </w:abstractNum>
  <w:abstractNum w:abstractNumId="19">
    <w:nsid w:val="6B4F0CCB"/>
    <w:multiLevelType w:val="hybridMultilevel"/>
    <w:tmpl w:val="D0CE233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6D3D19D6"/>
    <w:multiLevelType w:val="hybridMultilevel"/>
    <w:tmpl w:val="38428A8A"/>
    <w:lvl w:ilvl="0" w:tplc="709C8A32">
      <w:start w:val="1"/>
      <w:numFmt w:val="low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E6606B0"/>
    <w:multiLevelType w:val="hybridMultilevel"/>
    <w:tmpl w:val="8E26CEBA"/>
    <w:lvl w:ilvl="0" w:tplc="0E262BF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>
    <w:nsid w:val="74745B41"/>
    <w:multiLevelType w:val="multilevel"/>
    <w:tmpl w:val="FC70FEF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cs="Times New Roman" w:hint="default"/>
      </w:rPr>
    </w:lvl>
  </w:abstractNum>
  <w:abstractNum w:abstractNumId="23">
    <w:nsid w:val="74A93FF1"/>
    <w:multiLevelType w:val="multilevel"/>
    <w:tmpl w:val="D31A0362"/>
    <w:lvl w:ilvl="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cs="Times New Roman" w:hint="default"/>
      </w:rPr>
    </w:lvl>
  </w:abstractNum>
  <w:abstractNum w:abstractNumId="24">
    <w:nsid w:val="75E93B5F"/>
    <w:multiLevelType w:val="hybridMultilevel"/>
    <w:tmpl w:val="D1ECEB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0"/>
  </w:num>
  <w:num w:numId="3">
    <w:abstractNumId w:val="11"/>
  </w:num>
  <w:num w:numId="4">
    <w:abstractNumId w:val="4"/>
  </w:num>
  <w:num w:numId="5">
    <w:abstractNumId w:val="22"/>
  </w:num>
  <w:num w:numId="6">
    <w:abstractNumId w:val="1"/>
  </w:num>
  <w:num w:numId="7">
    <w:abstractNumId w:val="23"/>
  </w:num>
  <w:num w:numId="8">
    <w:abstractNumId w:val="2"/>
  </w:num>
  <w:num w:numId="9">
    <w:abstractNumId w:val="16"/>
  </w:num>
  <w:num w:numId="10">
    <w:abstractNumId w:val="12"/>
  </w:num>
  <w:num w:numId="11">
    <w:abstractNumId w:val="19"/>
  </w:num>
  <w:num w:numId="12">
    <w:abstractNumId w:val="15"/>
  </w:num>
  <w:num w:numId="13">
    <w:abstractNumId w:val="5"/>
  </w:num>
  <w:num w:numId="14">
    <w:abstractNumId w:val="0"/>
  </w:num>
  <w:num w:numId="15">
    <w:abstractNumId w:val="24"/>
  </w:num>
  <w:num w:numId="16">
    <w:abstractNumId w:val="20"/>
  </w:num>
  <w:num w:numId="17">
    <w:abstractNumId w:val="13"/>
  </w:num>
  <w:num w:numId="18">
    <w:abstractNumId w:val="9"/>
  </w:num>
  <w:num w:numId="19">
    <w:abstractNumId w:val="7"/>
  </w:num>
  <w:num w:numId="20">
    <w:abstractNumId w:val="21"/>
  </w:num>
  <w:num w:numId="21">
    <w:abstractNumId w:val="17"/>
  </w:num>
  <w:num w:numId="22">
    <w:abstractNumId w:val="14"/>
  </w:num>
  <w:num w:numId="23">
    <w:abstractNumId w:val="18"/>
  </w:num>
  <w:num w:numId="24">
    <w:abstractNumId w:val="8"/>
  </w:num>
  <w:num w:numId="2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3594"/>
    <w:rsid w:val="0000245F"/>
    <w:rsid w:val="000103E8"/>
    <w:rsid w:val="00022E1D"/>
    <w:rsid w:val="00032BDA"/>
    <w:rsid w:val="00041565"/>
    <w:rsid w:val="00045397"/>
    <w:rsid w:val="00047CAB"/>
    <w:rsid w:val="00060391"/>
    <w:rsid w:val="00063004"/>
    <w:rsid w:val="00073231"/>
    <w:rsid w:val="00076EC5"/>
    <w:rsid w:val="00082F74"/>
    <w:rsid w:val="000831B7"/>
    <w:rsid w:val="000900BE"/>
    <w:rsid w:val="000909D2"/>
    <w:rsid w:val="00095D4A"/>
    <w:rsid w:val="00097C3D"/>
    <w:rsid w:val="000A1D06"/>
    <w:rsid w:val="000B5DF3"/>
    <w:rsid w:val="000C43D7"/>
    <w:rsid w:val="000D4573"/>
    <w:rsid w:val="000E3B68"/>
    <w:rsid w:val="00104BFB"/>
    <w:rsid w:val="001063E6"/>
    <w:rsid w:val="00110257"/>
    <w:rsid w:val="001225F9"/>
    <w:rsid w:val="00135179"/>
    <w:rsid w:val="001528E1"/>
    <w:rsid w:val="00153BFB"/>
    <w:rsid w:val="00155891"/>
    <w:rsid w:val="00161004"/>
    <w:rsid w:val="00171BC3"/>
    <w:rsid w:val="001732E6"/>
    <w:rsid w:val="00186E0C"/>
    <w:rsid w:val="00193A51"/>
    <w:rsid w:val="001A3476"/>
    <w:rsid w:val="001C2D7E"/>
    <w:rsid w:val="001C74D5"/>
    <w:rsid w:val="001E4B86"/>
    <w:rsid w:val="00203E43"/>
    <w:rsid w:val="002117BB"/>
    <w:rsid w:val="00213354"/>
    <w:rsid w:val="00221536"/>
    <w:rsid w:val="00231FB2"/>
    <w:rsid w:val="00240D23"/>
    <w:rsid w:val="00247358"/>
    <w:rsid w:val="00250CAA"/>
    <w:rsid w:val="00251E0E"/>
    <w:rsid w:val="00254882"/>
    <w:rsid w:val="0027104B"/>
    <w:rsid w:val="002712F6"/>
    <w:rsid w:val="00272F40"/>
    <w:rsid w:val="00280506"/>
    <w:rsid w:val="00281318"/>
    <w:rsid w:val="002834B6"/>
    <w:rsid w:val="00285397"/>
    <w:rsid w:val="00290A34"/>
    <w:rsid w:val="002C0395"/>
    <w:rsid w:val="002C2EA7"/>
    <w:rsid w:val="002E126A"/>
    <w:rsid w:val="002E56DB"/>
    <w:rsid w:val="002F0E8D"/>
    <w:rsid w:val="0030556E"/>
    <w:rsid w:val="0031051B"/>
    <w:rsid w:val="00316979"/>
    <w:rsid w:val="003516C4"/>
    <w:rsid w:val="00352518"/>
    <w:rsid w:val="00384679"/>
    <w:rsid w:val="00394BE9"/>
    <w:rsid w:val="003952DD"/>
    <w:rsid w:val="003A78B5"/>
    <w:rsid w:val="003B541B"/>
    <w:rsid w:val="003B606D"/>
    <w:rsid w:val="003C3CF8"/>
    <w:rsid w:val="003E4B45"/>
    <w:rsid w:val="0040449D"/>
    <w:rsid w:val="0040568C"/>
    <w:rsid w:val="004057B4"/>
    <w:rsid w:val="0042034A"/>
    <w:rsid w:val="00463594"/>
    <w:rsid w:val="004A2315"/>
    <w:rsid w:val="004C2CEF"/>
    <w:rsid w:val="004D2FA5"/>
    <w:rsid w:val="004D43F6"/>
    <w:rsid w:val="004D50E0"/>
    <w:rsid w:val="004D64BB"/>
    <w:rsid w:val="00500AB1"/>
    <w:rsid w:val="00506854"/>
    <w:rsid w:val="0051169A"/>
    <w:rsid w:val="00520649"/>
    <w:rsid w:val="005236BE"/>
    <w:rsid w:val="0052527C"/>
    <w:rsid w:val="0053499F"/>
    <w:rsid w:val="00535D45"/>
    <w:rsid w:val="0055364C"/>
    <w:rsid w:val="005615F3"/>
    <w:rsid w:val="00573120"/>
    <w:rsid w:val="00582155"/>
    <w:rsid w:val="005872F9"/>
    <w:rsid w:val="005944B0"/>
    <w:rsid w:val="005A5241"/>
    <w:rsid w:val="005C5451"/>
    <w:rsid w:val="005D1E51"/>
    <w:rsid w:val="005F17B1"/>
    <w:rsid w:val="006201E4"/>
    <w:rsid w:val="0062308F"/>
    <w:rsid w:val="00645ACA"/>
    <w:rsid w:val="0065029A"/>
    <w:rsid w:val="00664991"/>
    <w:rsid w:val="006708BC"/>
    <w:rsid w:val="00680815"/>
    <w:rsid w:val="006A3938"/>
    <w:rsid w:val="006B0119"/>
    <w:rsid w:val="006B370E"/>
    <w:rsid w:val="006B5A6C"/>
    <w:rsid w:val="006C5EFE"/>
    <w:rsid w:val="006E047F"/>
    <w:rsid w:val="006E195E"/>
    <w:rsid w:val="006E235A"/>
    <w:rsid w:val="006F78A7"/>
    <w:rsid w:val="00704FBD"/>
    <w:rsid w:val="00713336"/>
    <w:rsid w:val="007154D7"/>
    <w:rsid w:val="00723E69"/>
    <w:rsid w:val="00743A1B"/>
    <w:rsid w:val="00744519"/>
    <w:rsid w:val="00760A78"/>
    <w:rsid w:val="00766FDD"/>
    <w:rsid w:val="0077521B"/>
    <w:rsid w:val="007B43F1"/>
    <w:rsid w:val="007F4C81"/>
    <w:rsid w:val="00801258"/>
    <w:rsid w:val="00801890"/>
    <w:rsid w:val="008029F6"/>
    <w:rsid w:val="0080419A"/>
    <w:rsid w:val="00820D0A"/>
    <w:rsid w:val="00841338"/>
    <w:rsid w:val="0084340D"/>
    <w:rsid w:val="008446C8"/>
    <w:rsid w:val="00877883"/>
    <w:rsid w:val="008B301E"/>
    <w:rsid w:val="008C10C8"/>
    <w:rsid w:val="008C1C27"/>
    <w:rsid w:val="008D277E"/>
    <w:rsid w:val="008D7FB2"/>
    <w:rsid w:val="008E03A4"/>
    <w:rsid w:val="008E0B9D"/>
    <w:rsid w:val="008E61DF"/>
    <w:rsid w:val="008E69EE"/>
    <w:rsid w:val="008F5B23"/>
    <w:rsid w:val="008F6FA2"/>
    <w:rsid w:val="0090744E"/>
    <w:rsid w:val="00911C72"/>
    <w:rsid w:val="00916DF1"/>
    <w:rsid w:val="00924561"/>
    <w:rsid w:val="00927EE9"/>
    <w:rsid w:val="009308D8"/>
    <w:rsid w:val="00931D5F"/>
    <w:rsid w:val="00934024"/>
    <w:rsid w:val="0094099C"/>
    <w:rsid w:val="00945506"/>
    <w:rsid w:val="00961675"/>
    <w:rsid w:val="00962BFA"/>
    <w:rsid w:val="00975D90"/>
    <w:rsid w:val="00984317"/>
    <w:rsid w:val="00986F85"/>
    <w:rsid w:val="00991551"/>
    <w:rsid w:val="00992260"/>
    <w:rsid w:val="009A0F72"/>
    <w:rsid w:val="009B3866"/>
    <w:rsid w:val="009C052B"/>
    <w:rsid w:val="009C2EE1"/>
    <w:rsid w:val="009C72AE"/>
    <w:rsid w:val="009D0AAC"/>
    <w:rsid w:val="009E1FBF"/>
    <w:rsid w:val="009E36B2"/>
    <w:rsid w:val="009E7657"/>
    <w:rsid w:val="009F59F3"/>
    <w:rsid w:val="00A02E78"/>
    <w:rsid w:val="00A10522"/>
    <w:rsid w:val="00A12717"/>
    <w:rsid w:val="00A212B5"/>
    <w:rsid w:val="00A37EE4"/>
    <w:rsid w:val="00A405B9"/>
    <w:rsid w:val="00A412BB"/>
    <w:rsid w:val="00A44124"/>
    <w:rsid w:val="00A47A3F"/>
    <w:rsid w:val="00A52FBC"/>
    <w:rsid w:val="00A54D0D"/>
    <w:rsid w:val="00A5506F"/>
    <w:rsid w:val="00A63C23"/>
    <w:rsid w:val="00A75FEC"/>
    <w:rsid w:val="00AA6C67"/>
    <w:rsid w:val="00AC440D"/>
    <w:rsid w:val="00AC76AB"/>
    <w:rsid w:val="00AD2268"/>
    <w:rsid w:val="00AD320F"/>
    <w:rsid w:val="00AD7898"/>
    <w:rsid w:val="00AF3CFC"/>
    <w:rsid w:val="00B0249F"/>
    <w:rsid w:val="00B057FA"/>
    <w:rsid w:val="00B12B0A"/>
    <w:rsid w:val="00B26AF4"/>
    <w:rsid w:val="00B41D82"/>
    <w:rsid w:val="00B468DA"/>
    <w:rsid w:val="00B72E64"/>
    <w:rsid w:val="00B7667F"/>
    <w:rsid w:val="00B85795"/>
    <w:rsid w:val="00BA5080"/>
    <w:rsid w:val="00BA5DB3"/>
    <w:rsid w:val="00BA79ED"/>
    <w:rsid w:val="00BB6917"/>
    <w:rsid w:val="00BB7CCD"/>
    <w:rsid w:val="00BC6D1E"/>
    <w:rsid w:val="00BD54B2"/>
    <w:rsid w:val="00BE200C"/>
    <w:rsid w:val="00BE2665"/>
    <w:rsid w:val="00BE5143"/>
    <w:rsid w:val="00BE6485"/>
    <w:rsid w:val="00BE6E15"/>
    <w:rsid w:val="00BF167E"/>
    <w:rsid w:val="00C03374"/>
    <w:rsid w:val="00C037D1"/>
    <w:rsid w:val="00C24A91"/>
    <w:rsid w:val="00C36DB9"/>
    <w:rsid w:val="00C371D7"/>
    <w:rsid w:val="00C46534"/>
    <w:rsid w:val="00C473AA"/>
    <w:rsid w:val="00C86A82"/>
    <w:rsid w:val="00C95012"/>
    <w:rsid w:val="00C9513D"/>
    <w:rsid w:val="00C95956"/>
    <w:rsid w:val="00CB32EA"/>
    <w:rsid w:val="00CB5375"/>
    <w:rsid w:val="00CC4A2A"/>
    <w:rsid w:val="00CD5178"/>
    <w:rsid w:val="00CF393C"/>
    <w:rsid w:val="00D27556"/>
    <w:rsid w:val="00D527CA"/>
    <w:rsid w:val="00D52B29"/>
    <w:rsid w:val="00D52DBC"/>
    <w:rsid w:val="00D62732"/>
    <w:rsid w:val="00D65BF8"/>
    <w:rsid w:val="00D7372B"/>
    <w:rsid w:val="00DB119C"/>
    <w:rsid w:val="00DB1361"/>
    <w:rsid w:val="00DB1C60"/>
    <w:rsid w:val="00DC0631"/>
    <w:rsid w:val="00DC107A"/>
    <w:rsid w:val="00DD145E"/>
    <w:rsid w:val="00DE0250"/>
    <w:rsid w:val="00DE1000"/>
    <w:rsid w:val="00DF0792"/>
    <w:rsid w:val="00DF0EE5"/>
    <w:rsid w:val="00DF3A5F"/>
    <w:rsid w:val="00E02DCD"/>
    <w:rsid w:val="00E073FF"/>
    <w:rsid w:val="00E15F39"/>
    <w:rsid w:val="00E17EEB"/>
    <w:rsid w:val="00E27915"/>
    <w:rsid w:val="00E4556E"/>
    <w:rsid w:val="00E6175A"/>
    <w:rsid w:val="00E65584"/>
    <w:rsid w:val="00E824D9"/>
    <w:rsid w:val="00E93043"/>
    <w:rsid w:val="00E93EE7"/>
    <w:rsid w:val="00E96893"/>
    <w:rsid w:val="00EA7D77"/>
    <w:rsid w:val="00EE0F2E"/>
    <w:rsid w:val="00F17286"/>
    <w:rsid w:val="00F240FB"/>
    <w:rsid w:val="00F34A4F"/>
    <w:rsid w:val="00F5222A"/>
    <w:rsid w:val="00F566D9"/>
    <w:rsid w:val="00F623E2"/>
    <w:rsid w:val="00F750C1"/>
    <w:rsid w:val="00F75FA2"/>
    <w:rsid w:val="00F867B9"/>
    <w:rsid w:val="00F95DEB"/>
    <w:rsid w:val="00FA3D7B"/>
    <w:rsid w:val="00FA5F08"/>
    <w:rsid w:val="00FA6D05"/>
    <w:rsid w:val="00FA7D15"/>
    <w:rsid w:val="00FB016E"/>
    <w:rsid w:val="00FC1F52"/>
    <w:rsid w:val="00FC6BAA"/>
    <w:rsid w:val="00FD1D29"/>
    <w:rsid w:val="00FD1E1D"/>
    <w:rsid w:val="00FD74BF"/>
    <w:rsid w:val="00FE0542"/>
    <w:rsid w:val="00FF1FAF"/>
    <w:rsid w:val="00FF356F"/>
    <w:rsid w:val="00FF6B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1C60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46359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463594"/>
    <w:pPr>
      <w:ind w:left="720"/>
      <w:contextualSpacing/>
    </w:pPr>
  </w:style>
  <w:style w:type="paragraph" w:styleId="NoSpacing">
    <w:name w:val="No Spacing"/>
    <w:uiPriority w:val="99"/>
    <w:qFormat/>
    <w:rsid w:val="006A3938"/>
    <w:rPr>
      <w:lang w:eastAsia="en-US"/>
    </w:rPr>
  </w:style>
  <w:style w:type="character" w:styleId="Hyperlink">
    <w:name w:val="Hyperlink"/>
    <w:basedOn w:val="DefaultParagraphFont"/>
    <w:uiPriority w:val="99"/>
    <w:semiHidden/>
    <w:rsid w:val="006A3938"/>
    <w:rPr>
      <w:rFonts w:cs="Times New Roman"/>
      <w:color w:val="0000FF"/>
      <w:u w:val="single"/>
    </w:rPr>
  </w:style>
  <w:style w:type="character" w:styleId="Strong">
    <w:name w:val="Strong"/>
    <w:basedOn w:val="DefaultParagraphFont"/>
    <w:uiPriority w:val="99"/>
    <w:qFormat/>
    <w:rsid w:val="006A3938"/>
    <w:rPr>
      <w:rFonts w:cs="Times New Roman"/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704F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04FBD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99"/>
    <w:qFormat/>
    <w:rsid w:val="009B3866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uiPriority w:val="99"/>
    <w:rsid w:val="00DF0E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F0EE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DF0E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F0EE5"/>
    <w:rPr>
      <w:rFonts w:cs="Times New Roman"/>
    </w:rPr>
  </w:style>
  <w:style w:type="paragraph" w:styleId="NormalWeb">
    <w:name w:val="Normal (Web)"/>
    <w:basedOn w:val="Normal"/>
    <w:uiPriority w:val="99"/>
    <w:rsid w:val="00A10522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5606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6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6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6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</TotalTime>
  <Pages>20</Pages>
  <Words>3129</Words>
  <Characters>18779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MichalSondej</dc:creator>
  <cp:keywords/>
  <dc:description/>
  <cp:lastModifiedBy>pc</cp:lastModifiedBy>
  <cp:revision>5</cp:revision>
  <cp:lastPrinted>2016-09-12T07:43:00Z</cp:lastPrinted>
  <dcterms:created xsi:type="dcterms:W3CDTF">2016-10-12T18:22:00Z</dcterms:created>
  <dcterms:modified xsi:type="dcterms:W3CDTF">2018-04-09T09:50:00Z</dcterms:modified>
</cp:coreProperties>
</file>